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5205" w:rsidRPr="00FF796A" w:rsidRDefault="003E5205" w:rsidP="003E5205">
      <w:pPr>
        <w:spacing w:after="160" w:line="259" w:lineRule="auto"/>
        <w:rPr>
          <w:sz w:val="21"/>
          <w:szCs w:val="21"/>
        </w:rPr>
      </w:pPr>
      <w:r>
        <w:rPr>
          <w:noProof/>
          <w:lang w:eastAsia="nl-NL"/>
        </w:rPr>
        <w:drawing>
          <wp:inline distT="0" distB="0" distL="0" distR="0" wp14:anchorId="0BEA41FB" wp14:editId="34F1EE56">
            <wp:extent cx="5759450" cy="1437005"/>
            <wp:effectExtent l="0" t="0" r="0" b="0"/>
            <wp:docPr id="1" name="Afbeelding 1" descr="William Besse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lliam Besseli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1437005"/>
                    </a:xfrm>
                    <a:prstGeom prst="rect">
                      <a:avLst/>
                    </a:prstGeom>
                    <a:noFill/>
                    <a:ln>
                      <a:noFill/>
                    </a:ln>
                  </pic:spPr>
                </pic:pic>
              </a:graphicData>
            </a:graphic>
          </wp:inline>
        </w:drawing>
      </w:r>
    </w:p>
    <w:p w:rsidR="003E5205" w:rsidRPr="00FF796A" w:rsidRDefault="003E5205" w:rsidP="003E5205">
      <w:pPr>
        <w:rPr>
          <w:sz w:val="21"/>
          <w:szCs w:val="21"/>
        </w:rPr>
      </w:pPr>
    </w:p>
    <w:p w:rsidR="003E5205" w:rsidRPr="00FF796A" w:rsidRDefault="003E5205" w:rsidP="003E5205">
      <w:pPr>
        <w:rPr>
          <w:sz w:val="21"/>
          <w:szCs w:val="21"/>
        </w:rPr>
      </w:pPr>
    </w:p>
    <w:p w:rsidR="003E5205" w:rsidRPr="00FF796A" w:rsidRDefault="003E5205" w:rsidP="003E5205">
      <w:pPr>
        <w:rPr>
          <w:sz w:val="21"/>
          <w:szCs w:val="21"/>
        </w:rPr>
      </w:pPr>
    </w:p>
    <w:p w:rsidR="003E5205" w:rsidRPr="00FF796A" w:rsidRDefault="003E5205" w:rsidP="003E5205">
      <w:pPr>
        <w:rPr>
          <w:sz w:val="21"/>
          <w:szCs w:val="21"/>
        </w:rPr>
      </w:pPr>
    </w:p>
    <w:p w:rsidR="003E5205" w:rsidRPr="00FF796A" w:rsidRDefault="003E5205" w:rsidP="003E5205">
      <w:pPr>
        <w:rPr>
          <w:sz w:val="21"/>
          <w:szCs w:val="21"/>
        </w:rPr>
      </w:pPr>
    </w:p>
    <w:p w:rsidR="003E5205" w:rsidRPr="00FF796A" w:rsidRDefault="003E5205" w:rsidP="003E5205">
      <w:pPr>
        <w:rPr>
          <w:sz w:val="21"/>
          <w:szCs w:val="21"/>
        </w:rPr>
      </w:pPr>
    </w:p>
    <w:p w:rsidR="003E5205" w:rsidRPr="00FF796A" w:rsidRDefault="003E5205" w:rsidP="003E5205">
      <w:pPr>
        <w:rPr>
          <w:sz w:val="21"/>
          <w:szCs w:val="21"/>
        </w:rPr>
      </w:pPr>
    </w:p>
    <w:p w:rsidR="003E5205" w:rsidRPr="00FF796A" w:rsidRDefault="003E5205" w:rsidP="003E5205">
      <w:pPr>
        <w:rPr>
          <w:sz w:val="21"/>
          <w:szCs w:val="21"/>
        </w:rPr>
      </w:pPr>
    </w:p>
    <w:p w:rsidR="003E5205" w:rsidRPr="00FF796A" w:rsidRDefault="003E5205" w:rsidP="003E5205">
      <w:pPr>
        <w:jc w:val="right"/>
        <w:rPr>
          <w:sz w:val="21"/>
          <w:szCs w:val="21"/>
        </w:rPr>
      </w:pPr>
    </w:p>
    <w:p w:rsidR="003E5205" w:rsidRPr="00324D66" w:rsidRDefault="003E5205" w:rsidP="003E5205">
      <w:pPr>
        <w:jc w:val="center"/>
        <w:rPr>
          <w:b/>
          <w:sz w:val="40"/>
          <w:szCs w:val="40"/>
        </w:rPr>
      </w:pPr>
      <w:r>
        <w:rPr>
          <w:b/>
          <w:sz w:val="40"/>
          <w:szCs w:val="40"/>
        </w:rPr>
        <w:t>Marktconsultatie</w:t>
      </w:r>
    </w:p>
    <w:p w:rsidR="003E5205" w:rsidRPr="00324D66" w:rsidRDefault="003E5205" w:rsidP="003E5205">
      <w:pPr>
        <w:jc w:val="center"/>
        <w:rPr>
          <w:sz w:val="32"/>
          <w:szCs w:val="32"/>
        </w:rPr>
      </w:pPr>
      <w:r w:rsidRPr="00324D66">
        <w:rPr>
          <w:sz w:val="32"/>
          <w:szCs w:val="32"/>
        </w:rPr>
        <w:t xml:space="preserve">ten behoeve van de </w:t>
      </w:r>
      <w:r>
        <w:rPr>
          <w:sz w:val="32"/>
          <w:szCs w:val="32"/>
        </w:rPr>
        <w:t xml:space="preserve">voorbereiding van de Europese aanbesteding </w:t>
      </w:r>
    </w:p>
    <w:p w:rsidR="003E5205" w:rsidRPr="00CA22EA" w:rsidRDefault="003E5205" w:rsidP="003E5205">
      <w:pPr>
        <w:rPr>
          <w:b/>
          <w:sz w:val="32"/>
          <w:szCs w:val="32"/>
        </w:rPr>
      </w:pPr>
    </w:p>
    <w:p w:rsidR="003E5205" w:rsidRDefault="003E5205" w:rsidP="003E5205">
      <w:pPr>
        <w:jc w:val="center"/>
        <w:rPr>
          <w:sz w:val="32"/>
          <w:szCs w:val="32"/>
        </w:rPr>
      </w:pPr>
      <w:r>
        <w:rPr>
          <w:sz w:val="32"/>
          <w:szCs w:val="32"/>
        </w:rPr>
        <w:t>“ICT-oplossing Sociaal domein”</w:t>
      </w:r>
    </w:p>
    <w:p w:rsidR="003E5205" w:rsidRDefault="003E5205" w:rsidP="003E5205">
      <w:pPr>
        <w:rPr>
          <w:sz w:val="32"/>
          <w:szCs w:val="32"/>
        </w:rPr>
      </w:pPr>
    </w:p>
    <w:p w:rsidR="003E5205" w:rsidRDefault="003E5205" w:rsidP="003E5205">
      <w:pPr>
        <w:rPr>
          <w:sz w:val="24"/>
          <w:szCs w:val="24"/>
        </w:rPr>
      </w:pPr>
    </w:p>
    <w:p w:rsidR="003E5205" w:rsidRDefault="003E5205" w:rsidP="003E5205">
      <w:pPr>
        <w:rPr>
          <w:sz w:val="24"/>
          <w:szCs w:val="24"/>
        </w:rPr>
      </w:pPr>
    </w:p>
    <w:p w:rsidR="003E5205" w:rsidRDefault="003E5205" w:rsidP="003E5205">
      <w:pPr>
        <w:rPr>
          <w:sz w:val="24"/>
          <w:szCs w:val="24"/>
        </w:rPr>
      </w:pPr>
    </w:p>
    <w:p w:rsidR="003E5205" w:rsidRDefault="003E5205" w:rsidP="003E5205">
      <w:pPr>
        <w:rPr>
          <w:sz w:val="24"/>
          <w:szCs w:val="24"/>
        </w:rPr>
      </w:pPr>
    </w:p>
    <w:p w:rsidR="003E5205" w:rsidRDefault="003E5205" w:rsidP="003E5205">
      <w:pPr>
        <w:rPr>
          <w:sz w:val="24"/>
          <w:szCs w:val="24"/>
        </w:rPr>
      </w:pPr>
    </w:p>
    <w:p w:rsidR="003E5205" w:rsidRDefault="003E5205" w:rsidP="003E5205">
      <w:pPr>
        <w:rPr>
          <w:sz w:val="24"/>
          <w:szCs w:val="24"/>
        </w:rPr>
      </w:pPr>
    </w:p>
    <w:p w:rsidR="003E5205" w:rsidRDefault="003E5205" w:rsidP="003E5205">
      <w:pPr>
        <w:rPr>
          <w:sz w:val="24"/>
          <w:szCs w:val="24"/>
        </w:rPr>
      </w:pPr>
    </w:p>
    <w:p w:rsidR="003E5205" w:rsidRDefault="003E5205" w:rsidP="003E5205">
      <w:pPr>
        <w:rPr>
          <w:sz w:val="24"/>
          <w:szCs w:val="24"/>
        </w:rPr>
      </w:pPr>
    </w:p>
    <w:p w:rsidR="003E5205" w:rsidRDefault="003E5205" w:rsidP="003E5205">
      <w:pPr>
        <w:rPr>
          <w:sz w:val="24"/>
          <w:szCs w:val="24"/>
        </w:rPr>
      </w:pPr>
    </w:p>
    <w:p w:rsidR="003E5205" w:rsidRDefault="003E5205" w:rsidP="003E5205">
      <w:pPr>
        <w:rPr>
          <w:sz w:val="24"/>
          <w:szCs w:val="24"/>
        </w:rPr>
      </w:pPr>
    </w:p>
    <w:p w:rsidR="003E5205" w:rsidRPr="00FF796A" w:rsidRDefault="003E5205" w:rsidP="003E5205">
      <w:pPr>
        <w:rPr>
          <w:sz w:val="21"/>
          <w:szCs w:val="21"/>
        </w:rPr>
      </w:pPr>
    </w:p>
    <w:p w:rsidR="003E5205" w:rsidRPr="00FF796A" w:rsidRDefault="003E5205" w:rsidP="003E5205">
      <w:pPr>
        <w:rPr>
          <w:sz w:val="21"/>
          <w:szCs w:val="21"/>
        </w:rPr>
      </w:pPr>
    </w:p>
    <w:p w:rsidR="003E5205" w:rsidRDefault="003E5205" w:rsidP="003E5205">
      <w:pPr>
        <w:rPr>
          <w:sz w:val="21"/>
          <w:szCs w:val="21"/>
        </w:rPr>
      </w:pPr>
    </w:p>
    <w:p w:rsidR="003E5205" w:rsidRPr="00FF796A" w:rsidRDefault="003E5205" w:rsidP="003E5205">
      <w:pPr>
        <w:rPr>
          <w:sz w:val="21"/>
          <w:szCs w:val="21"/>
        </w:rPr>
      </w:pPr>
    </w:p>
    <w:p w:rsidR="003E5205" w:rsidRPr="00FF796A" w:rsidRDefault="003E5205" w:rsidP="003E5205">
      <w:pPr>
        <w:rPr>
          <w:sz w:val="21"/>
          <w:szCs w:val="21"/>
        </w:rPr>
      </w:pPr>
    </w:p>
    <w:p w:rsidR="003E5205" w:rsidRPr="00FF796A" w:rsidRDefault="003E5205" w:rsidP="003E5205">
      <w:pPr>
        <w:rPr>
          <w:sz w:val="21"/>
          <w:szCs w:val="21"/>
        </w:rPr>
      </w:pPr>
    </w:p>
    <w:p w:rsidR="003E5205" w:rsidRPr="002A4FB7" w:rsidRDefault="003E5205" w:rsidP="003E5205">
      <w:pPr>
        <w:ind w:left="3540" w:hanging="3540"/>
        <w:rPr>
          <w:sz w:val="20"/>
          <w:szCs w:val="20"/>
        </w:rPr>
      </w:pPr>
      <w:r w:rsidRPr="002A4FB7">
        <w:rPr>
          <w:sz w:val="20"/>
          <w:szCs w:val="20"/>
        </w:rPr>
        <w:t>Aanbestedende dienst:</w:t>
      </w:r>
      <w:r w:rsidRPr="002A4FB7">
        <w:rPr>
          <w:sz w:val="20"/>
          <w:szCs w:val="20"/>
        </w:rPr>
        <w:tab/>
        <w:t>Gemeente Hilversum</w:t>
      </w:r>
    </w:p>
    <w:p w:rsidR="003E5205" w:rsidRPr="002A4FB7" w:rsidRDefault="003E5205" w:rsidP="003E5205">
      <w:pPr>
        <w:rPr>
          <w:sz w:val="20"/>
          <w:szCs w:val="20"/>
        </w:rPr>
      </w:pPr>
      <w:r w:rsidRPr="002A4FB7">
        <w:rPr>
          <w:sz w:val="20"/>
          <w:szCs w:val="20"/>
        </w:rPr>
        <w:t>Opgesteld door:</w:t>
      </w:r>
      <w:r w:rsidRPr="002A4FB7">
        <w:rPr>
          <w:sz w:val="20"/>
          <w:szCs w:val="20"/>
        </w:rPr>
        <w:tab/>
      </w:r>
      <w:r w:rsidRPr="002A4FB7">
        <w:rPr>
          <w:sz w:val="20"/>
          <w:szCs w:val="20"/>
        </w:rPr>
        <w:tab/>
        <w:t xml:space="preserve">  </w:t>
      </w:r>
      <w:r w:rsidRPr="002A4FB7">
        <w:rPr>
          <w:sz w:val="20"/>
          <w:szCs w:val="20"/>
        </w:rPr>
        <w:tab/>
      </w:r>
      <w:r w:rsidRPr="002A4FB7">
        <w:rPr>
          <w:sz w:val="20"/>
          <w:szCs w:val="20"/>
        </w:rPr>
        <w:tab/>
      </w:r>
      <w:r w:rsidR="00A02F87">
        <w:rPr>
          <w:sz w:val="20"/>
          <w:szCs w:val="20"/>
        </w:rPr>
        <w:t xml:space="preserve">Sociaal Domein / </w:t>
      </w:r>
      <w:r>
        <w:rPr>
          <w:sz w:val="20"/>
          <w:szCs w:val="20"/>
        </w:rPr>
        <w:t>Inkoop /  Informatiemanagement</w:t>
      </w:r>
    </w:p>
    <w:p w:rsidR="003E5205" w:rsidRPr="002A4FB7" w:rsidRDefault="003E5205" w:rsidP="003E5205">
      <w:pPr>
        <w:rPr>
          <w:sz w:val="20"/>
          <w:szCs w:val="20"/>
        </w:rPr>
      </w:pPr>
      <w:r w:rsidRPr="002A4FB7">
        <w:rPr>
          <w:sz w:val="20"/>
          <w:szCs w:val="20"/>
        </w:rPr>
        <w:t>Datum:</w:t>
      </w:r>
      <w:r w:rsidRPr="002A4FB7">
        <w:rPr>
          <w:sz w:val="20"/>
          <w:szCs w:val="20"/>
        </w:rPr>
        <w:tab/>
      </w:r>
      <w:r w:rsidRPr="002A4FB7">
        <w:rPr>
          <w:sz w:val="20"/>
          <w:szCs w:val="20"/>
        </w:rPr>
        <w:tab/>
      </w:r>
      <w:r w:rsidRPr="002A4FB7">
        <w:rPr>
          <w:sz w:val="20"/>
          <w:szCs w:val="20"/>
        </w:rPr>
        <w:tab/>
      </w:r>
      <w:r w:rsidRPr="002A4FB7">
        <w:rPr>
          <w:sz w:val="20"/>
          <w:szCs w:val="20"/>
        </w:rPr>
        <w:tab/>
      </w:r>
      <w:r w:rsidRPr="002A4FB7">
        <w:rPr>
          <w:sz w:val="20"/>
          <w:szCs w:val="20"/>
        </w:rPr>
        <w:tab/>
      </w:r>
      <w:r w:rsidR="007670C2">
        <w:rPr>
          <w:sz w:val="20"/>
          <w:szCs w:val="20"/>
        </w:rPr>
        <w:t>20</w:t>
      </w:r>
      <w:bookmarkStart w:id="0" w:name="_GoBack"/>
      <w:bookmarkEnd w:id="0"/>
      <w:r>
        <w:rPr>
          <w:sz w:val="20"/>
          <w:szCs w:val="20"/>
        </w:rPr>
        <w:t>-4-2021</w:t>
      </w:r>
    </w:p>
    <w:p w:rsidR="003E5205" w:rsidRPr="002A4FB7" w:rsidRDefault="003E5205" w:rsidP="003E5205">
      <w:pPr>
        <w:rPr>
          <w:sz w:val="20"/>
          <w:szCs w:val="20"/>
        </w:rPr>
      </w:pPr>
      <w:r w:rsidRPr="002A4FB7">
        <w:rPr>
          <w:sz w:val="20"/>
          <w:szCs w:val="20"/>
        </w:rPr>
        <w:t>Versie:</w:t>
      </w:r>
      <w:r w:rsidRPr="002A4FB7">
        <w:rPr>
          <w:sz w:val="20"/>
          <w:szCs w:val="20"/>
        </w:rPr>
        <w:tab/>
      </w:r>
      <w:r w:rsidRPr="002A4FB7">
        <w:rPr>
          <w:sz w:val="20"/>
          <w:szCs w:val="20"/>
        </w:rPr>
        <w:tab/>
      </w:r>
      <w:r w:rsidRPr="002A4FB7">
        <w:rPr>
          <w:sz w:val="20"/>
          <w:szCs w:val="20"/>
        </w:rPr>
        <w:tab/>
      </w:r>
      <w:r w:rsidRPr="002A4FB7">
        <w:rPr>
          <w:sz w:val="20"/>
          <w:szCs w:val="20"/>
        </w:rPr>
        <w:tab/>
      </w:r>
      <w:r w:rsidRPr="002A4FB7">
        <w:rPr>
          <w:sz w:val="20"/>
          <w:szCs w:val="20"/>
        </w:rPr>
        <w:tab/>
      </w:r>
      <w:r w:rsidR="007670C2">
        <w:rPr>
          <w:sz w:val="20"/>
          <w:szCs w:val="20"/>
        </w:rPr>
        <w:t>1.0</w:t>
      </w:r>
      <w:r w:rsidRPr="002A4FB7">
        <w:rPr>
          <w:sz w:val="20"/>
          <w:szCs w:val="20"/>
        </w:rPr>
        <w:t xml:space="preserve">   </w:t>
      </w:r>
    </w:p>
    <w:p w:rsidR="003E5205" w:rsidRDefault="003E5205" w:rsidP="003E5205">
      <w:pPr>
        <w:rPr>
          <w:sz w:val="20"/>
          <w:szCs w:val="20"/>
        </w:rPr>
      </w:pPr>
      <w:r w:rsidRPr="002A4FB7">
        <w:rPr>
          <w:sz w:val="20"/>
          <w:szCs w:val="20"/>
        </w:rPr>
        <w:t>Zaaknummer:</w:t>
      </w:r>
      <w:r w:rsidRPr="002A4FB7">
        <w:rPr>
          <w:sz w:val="20"/>
          <w:szCs w:val="20"/>
        </w:rPr>
        <w:tab/>
      </w:r>
      <w:r w:rsidRPr="002A4FB7">
        <w:rPr>
          <w:sz w:val="20"/>
          <w:szCs w:val="20"/>
        </w:rPr>
        <w:tab/>
      </w:r>
      <w:r w:rsidRPr="002A4FB7">
        <w:rPr>
          <w:sz w:val="20"/>
          <w:szCs w:val="20"/>
        </w:rPr>
        <w:tab/>
      </w:r>
      <w:r w:rsidRPr="002A4FB7">
        <w:rPr>
          <w:sz w:val="20"/>
          <w:szCs w:val="20"/>
        </w:rPr>
        <w:tab/>
      </w:r>
      <w:r w:rsidRPr="00121BE0">
        <w:rPr>
          <w:sz w:val="20"/>
          <w:szCs w:val="20"/>
        </w:rPr>
        <w:t>764817</w:t>
      </w:r>
    </w:p>
    <w:p w:rsidR="003E5205" w:rsidRPr="00675307" w:rsidRDefault="003E5205" w:rsidP="003E5205">
      <w:pPr>
        <w:rPr>
          <w:sz w:val="20"/>
          <w:szCs w:val="20"/>
        </w:rPr>
      </w:pPr>
      <w:r>
        <w:rPr>
          <w:sz w:val="20"/>
          <w:szCs w:val="20"/>
        </w:rPr>
        <w:t>TenderNed Kenmerk</w:t>
      </w:r>
      <w:r>
        <w:rPr>
          <w:sz w:val="20"/>
          <w:szCs w:val="20"/>
        </w:rPr>
        <w:tab/>
      </w:r>
      <w:r>
        <w:rPr>
          <w:sz w:val="20"/>
          <w:szCs w:val="20"/>
        </w:rPr>
        <w:tab/>
      </w:r>
      <w:r>
        <w:rPr>
          <w:sz w:val="20"/>
          <w:szCs w:val="20"/>
        </w:rPr>
        <w:tab/>
      </w:r>
      <w:r w:rsidRPr="00675307">
        <w:rPr>
          <w:sz w:val="20"/>
          <w:szCs w:val="20"/>
        </w:rPr>
        <w:t>308370</w:t>
      </w:r>
    </w:p>
    <w:p w:rsidR="003E5205" w:rsidRPr="002A4FB7" w:rsidRDefault="003E5205" w:rsidP="003E5205">
      <w:pPr>
        <w:rPr>
          <w:sz w:val="20"/>
          <w:szCs w:val="20"/>
        </w:rPr>
      </w:pPr>
    </w:p>
    <w:p w:rsidR="00553090" w:rsidRDefault="00553090" w:rsidP="003E69F6">
      <w:pPr>
        <w:spacing w:before="60" w:after="120" w:line="259" w:lineRule="auto"/>
        <w:rPr>
          <w:rStyle w:val="Intensievebenadrukking"/>
        </w:rPr>
      </w:pPr>
    </w:p>
    <w:sdt>
      <w:sdtPr>
        <w:rPr>
          <w:rFonts w:ascii="Calibri" w:eastAsiaTheme="minorHAnsi" w:hAnsi="Calibri" w:cs="Calibri"/>
          <w:i/>
          <w:iCs/>
          <w:color w:val="5B9BD5" w:themeColor="accent1"/>
          <w:sz w:val="22"/>
          <w:szCs w:val="22"/>
          <w:lang w:eastAsia="en-US"/>
        </w:rPr>
        <w:id w:val="1620492524"/>
        <w:docPartObj>
          <w:docPartGallery w:val="Table of Contents"/>
          <w:docPartUnique/>
        </w:docPartObj>
      </w:sdtPr>
      <w:sdtEndPr>
        <w:rPr>
          <w:b/>
          <w:bCs/>
          <w:i w:val="0"/>
          <w:iCs w:val="0"/>
          <w:color w:val="auto"/>
        </w:rPr>
      </w:sdtEndPr>
      <w:sdtContent>
        <w:p w:rsidR="00152BDA" w:rsidRDefault="00152BDA">
          <w:pPr>
            <w:pStyle w:val="Kopvaninhoudsopgave"/>
          </w:pPr>
          <w:r>
            <w:t>Inhoudsopgave</w:t>
          </w:r>
        </w:p>
        <w:p w:rsidR="002F3998" w:rsidRDefault="00152BDA">
          <w:pPr>
            <w:pStyle w:val="Inhopg1"/>
            <w:tabs>
              <w:tab w:val="right" w:leader="dot" w:pos="9062"/>
            </w:tabs>
            <w:rPr>
              <w:rFonts w:asciiTheme="minorHAnsi" w:eastAsiaTheme="minorEastAsia" w:hAnsiTheme="minorHAnsi" w:cstheme="minorBidi"/>
              <w:noProof/>
              <w:lang w:eastAsia="nl-NL"/>
            </w:rPr>
          </w:pPr>
          <w:r>
            <w:rPr>
              <w:b/>
              <w:bCs/>
            </w:rPr>
            <w:fldChar w:fldCharType="begin"/>
          </w:r>
          <w:r>
            <w:rPr>
              <w:b/>
              <w:bCs/>
            </w:rPr>
            <w:instrText xml:space="preserve"> TOC \o "1-3" \h \z \u </w:instrText>
          </w:r>
          <w:r>
            <w:rPr>
              <w:b/>
              <w:bCs/>
            </w:rPr>
            <w:fldChar w:fldCharType="separate"/>
          </w:r>
          <w:hyperlink w:anchor="_Toc69725935" w:history="1">
            <w:r w:rsidR="002F3998" w:rsidRPr="00421EA1">
              <w:rPr>
                <w:rStyle w:val="Hyperlink"/>
                <w:noProof/>
              </w:rPr>
              <w:t>Inleiding</w:t>
            </w:r>
            <w:r w:rsidR="002F3998">
              <w:rPr>
                <w:noProof/>
                <w:webHidden/>
              </w:rPr>
              <w:tab/>
            </w:r>
            <w:r w:rsidR="002F3998">
              <w:rPr>
                <w:noProof/>
                <w:webHidden/>
              </w:rPr>
              <w:fldChar w:fldCharType="begin"/>
            </w:r>
            <w:r w:rsidR="002F3998">
              <w:rPr>
                <w:noProof/>
                <w:webHidden/>
              </w:rPr>
              <w:instrText xml:space="preserve"> PAGEREF _Toc69725935 \h </w:instrText>
            </w:r>
            <w:r w:rsidR="002F3998">
              <w:rPr>
                <w:noProof/>
                <w:webHidden/>
              </w:rPr>
            </w:r>
            <w:r w:rsidR="002F3998">
              <w:rPr>
                <w:noProof/>
                <w:webHidden/>
              </w:rPr>
              <w:fldChar w:fldCharType="separate"/>
            </w:r>
            <w:r w:rsidR="002F3998">
              <w:rPr>
                <w:noProof/>
                <w:webHidden/>
              </w:rPr>
              <w:t>3</w:t>
            </w:r>
            <w:r w:rsidR="002F3998">
              <w:rPr>
                <w:noProof/>
                <w:webHidden/>
              </w:rPr>
              <w:fldChar w:fldCharType="end"/>
            </w:r>
          </w:hyperlink>
        </w:p>
        <w:p w:rsidR="002F3998" w:rsidRDefault="007670C2">
          <w:pPr>
            <w:pStyle w:val="Inhopg2"/>
            <w:tabs>
              <w:tab w:val="right" w:leader="dot" w:pos="9062"/>
            </w:tabs>
            <w:rPr>
              <w:rFonts w:asciiTheme="minorHAnsi" w:eastAsiaTheme="minorEastAsia" w:hAnsiTheme="minorHAnsi" w:cstheme="minorBidi"/>
              <w:noProof/>
              <w:lang w:eastAsia="nl-NL"/>
            </w:rPr>
          </w:pPr>
          <w:hyperlink w:anchor="_Toc69725936" w:history="1">
            <w:r w:rsidR="002F3998" w:rsidRPr="00421EA1">
              <w:rPr>
                <w:rStyle w:val="Hyperlink"/>
                <w:iCs/>
                <w:noProof/>
              </w:rPr>
              <w:t>Aanleiding</w:t>
            </w:r>
            <w:r w:rsidR="002F3998">
              <w:rPr>
                <w:noProof/>
                <w:webHidden/>
              </w:rPr>
              <w:tab/>
            </w:r>
            <w:r w:rsidR="002F3998">
              <w:rPr>
                <w:noProof/>
                <w:webHidden/>
              </w:rPr>
              <w:fldChar w:fldCharType="begin"/>
            </w:r>
            <w:r w:rsidR="002F3998">
              <w:rPr>
                <w:noProof/>
                <w:webHidden/>
              </w:rPr>
              <w:instrText xml:space="preserve"> PAGEREF _Toc69725936 \h </w:instrText>
            </w:r>
            <w:r w:rsidR="002F3998">
              <w:rPr>
                <w:noProof/>
                <w:webHidden/>
              </w:rPr>
            </w:r>
            <w:r w:rsidR="002F3998">
              <w:rPr>
                <w:noProof/>
                <w:webHidden/>
              </w:rPr>
              <w:fldChar w:fldCharType="separate"/>
            </w:r>
            <w:r w:rsidR="002F3998">
              <w:rPr>
                <w:noProof/>
                <w:webHidden/>
              </w:rPr>
              <w:t>3</w:t>
            </w:r>
            <w:r w:rsidR="002F3998">
              <w:rPr>
                <w:noProof/>
                <w:webHidden/>
              </w:rPr>
              <w:fldChar w:fldCharType="end"/>
            </w:r>
          </w:hyperlink>
        </w:p>
        <w:p w:rsidR="002F3998" w:rsidRDefault="007670C2">
          <w:pPr>
            <w:pStyle w:val="Inhopg2"/>
            <w:tabs>
              <w:tab w:val="right" w:leader="dot" w:pos="9062"/>
            </w:tabs>
            <w:rPr>
              <w:rFonts w:asciiTheme="minorHAnsi" w:eastAsiaTheme="minorEastAsia" w:hAnsiTheme="minorHAnsi" w:cstheme="minorBidi"/>
              <w:noProof/>
              <w:lang w:eastAsia="nl-NL"/>
            </w:rPr>
          </w:pPr>
          <w:hyperlink w:anchor="_Toc69725937" w:history="1">
            <w:r w:rsidR="002F3998" w:rsidRPr="00421EA1">
              <w:rPr>
                <w:rStyle w:val="Hyperlink"/>
                <w:noProof/>
              </w:rPr>
              <w:t>Communicatie</w:t>
            </w:r>
            <w:r w:rsidR="002F3998">
              <w:rPr>
                <w:noProof/>
                <w:webHidden/>
              </w:rPr>
              <w:tab/>
            </w:r>
            <w:r w:rsidR="002F3998">
              <w:rPr>
                <w:noProof/>
                <w:webHidden/>
              </w:rPr>
              <w:fldChar w:fldCharType="begin"/>
            </w:r>
            <w:r w:rsidR="002F3998">
              <w:rPr>
                <w:noProof/>
                <w:webHidden/>
              </w:rPr>
              <w:instrText xml:space="preserve"> PAGEREF _Toc69725937 \h </w:instrText>
            </w:r>
            <w:r w:rsidR="002F3998">
              <w:rPr>
                <w:noProof/>
                <w:webHidden/>
              </w:rPr>
            </w:r>
            <w:r w:rsidR="002F3998">
              <w:rPr>
                <w:noProof/>
                <w:webHidden/>
              </w:rPr>
              <w:fldChar w:fldCharType="separate"/>
            </w:r>
            <w:r w:rsidR="002F3998">
              <w:rPr>
                <w:noProof/>
                <w:webHidden/>
              </w:rPr>
              <w:t>3</w:t>
            </w:r>
            <w:r w:rsidR="002F3998">
              <w:rPr>
                <w:noProof/>
                <w:webHidden/>
              </w:rPr>
              <w:fldChar w:fldCharType="end"/>
            </w:r>
          </w:hyperlink>
        </w:p>
        <w:p w:rsidR="002F3998" w:rsidRDefault="007670C2">
          <w:pPr>
            <w:pStyle w:val="Inhopg1"/>
            <w:tabs>
              <w:tab w:val="right" w:leader="dot" w:pos="9062"/>
            </w:tabs>
            <w:rPr>
              <w:rFonts w:asciiTheme="minorHAnsi" w:eastAsiaTheme="minorEastAsia" w:hAnsiTheme="minorHAnsi" w:cstheme="minorBidi"/>
              <w:noProof/>
              <w:lang w:eastAsia="nl-NL"/>
            </w:rPr>
          </w:pPr>
          <w:hyperlink w:anchor="_Toc69725938" w:history="1">
            <w:r w:rsidR="002F3998" w:rsidRPr="00421EA1">
              <w:rPr>
                <w:rStyle w:val="Hyperlink"/>
                <w:i/>
                <w:iCs/>
                <w:noProof/>
              </w:rPr>
              <w:t>Marktconsultatie</w:t>
            </w:r>
            <w:r w:rsidR="002F3998">
              <w:rPr>
                <w:noProof/>
                <w:webHidden/>
              </w:rPr>
              <w:tab/>
            </w:r>
            <w:r w:rsidR="002F3998">
              <w:rPr>
                <w:noProof/>
                <w:webHidden/>
              </w:rPr>
              <w:fldChar w:fldCharType="begin"/>
            </w:r>
            <w:r w:rsidR="002F3998">
              <w:rPr>
                <w:noProof/>
                <w:webHidden/>
              </w:rPr>
              <w:instrText xml:space="preserve"> PAGEREF _Toc69725938 \h </w:instrText>
            </w:r>
            <w:r w:rsidR="002F3998">
              <w:rPr>
                <w:noProof/>
                <w:webHidden/>
              </w:rPr>
            </w:r>
            <w:r w:rsidR="002F3998">
              <w:rPr>
                <w:noProof/>
                <w:webHidden/>
              </w:rPr>
              <w:fldChar w:fldCharType="separate"/>
            </w:r>
            <w:r w:rsidR="002F3998">
              <w:rPr>
                <w:noProof/>
                <w:webHidden/>
              </w:rPr>
              <w:t>4</w:t>
            </w:r>
            <w:r w:rsidR="002F3998">
              <w:rPr>
                <w:noProof/>
                <w:webHidden/>
              </w:rPr>
              <w:fldChar w:fldCharType="end"/>
            </w:r>
          </w:hyperlink>
        </w:p>
        <w:p w:rsidR="002F3998" w:rsidRDefault="007670C2">
          <w:pPr>
            <w:pStyle w:val="Inhopg2"/>
            <w:tabs>
              <w:tab w:val="right" w:leader="dot" w:pos="9062"/>
            </w:tabs>
            <w:rPr>
              <w:rFonts w:asciiTheme="minorHAnsi" w:eastAsiaTheme="minorEastAsia" w:hAnsiTheme="minorHAnsi" w:cstheme="minorBidi"/>
              <w:noProof/>
              <w:lang w:eastAsia="nl-NL"/>
            </w:rPr>
          </w:pPr>
          <w:hyperlink w:anchor="_Toc69725939" w:history="1">
            <w:r w:rsidR="002F3998" w:rsidRPr="00421EA1">
              <w:rPr>
                <w:rStyle w:val="Hyperlink"/>
                <w:noProof/>
              </w:rPr>
              <w:t>Doelstellingen</w:t>
            </w:r>
            <w:r w:rsidR="002F3998">
              <w:rPr>
                <w:noProof/>
                <w:webHidden/>
              </w:rPr>
              <w:tab/>
            </w:r>
            <w:r w:rsidR="002F3998">
              <w:rPr>
                <w:noProof/>
                <w:webHidden/>
              </w:rPr>
              <w:fldChar w:fldCharType="begin"/>
            </w:r>
            <w:r w:rsidR="002F3998">
              <w:rPr>
                <w:noProof/>
                <w:webHidden/>
              </w:rPr>
              <w:instrText xml:space="preserve"> PAGEREF _Toc69725939 \h </w:instrText>
            </w:r>
            <w:r w:rsidR="002F3998">
              <w:rPr>
                <w:noProof/>
                <w:webHidden/>
              </w:rPr>
            </w:r>
            <w:r w:rsidR="002F3998">
              <w:rPr>
                <w:noProof/>
                <w:webHidden/>
              </w:rPr>
              <w:fldChar w:fldCharType="separate"/>
            </w:r>
            <w:r w:rsidR="002F3998">
              <w:rPr>
                <w:noProof/>
                <w:webHidden/>
              </w:rPr>
              <w:t>4</w:t>
            </w:r>
            <w:r w:rsidR="002F3998">
              <w:rPr>
                <w:noProof/>
                <w:webHidden/>
              </w:rPr>
              <w:fldChar w:fldCharType="end"/>
            </w:r>
          </w:hyperlink>
        </w:p>
        <w:p w:rsidR="002F3998" w:rsidRDefault="007670C2">
          <w:pPr>
            <w:pStyle w:val="Inhopg2"/>
            <w:tabs>
              <w:tab w:val="right" w:leader="dot" w:pos="9062"/>
            </w:tabs>
            <w:rPr>
              <w:rFonts w:asciiTheme="minorHAnsi" w:eastAsiaTheme="minorEastAsia" w:hAnsiTheme="minorHAnsi" w:cstheme="minorBidi"/>
              <w:noProof/>
              <w:lang w:eastAsia="nl-NL"/>
            </w:rPr>
          </w:pPr>
          <w:hyperlink w:anchor="_Toc69725940" w:history="1">
            <w:r w:rsidR="002F3998" w:rsidRPr="00421EA1">
              <w:rPr>
                <w:rStyle w:val="Hyperlink"/>
                <w:noProof/>
              </w:rPr>
              <w:t>Overige bepalingen</w:t>
            </w:r>
            <w:r w:rsidR="002F3998">
              <w:rPr>
                <w:noProof/>
                <w:webHidden/>
              </w:rPr>
              <w:tab/>
            </w:r>
            <w:r w:rsidR="002F3998">
              <w:rPr>
                <w:noProof/>
                <w:webHidden/>
              </w:rPr>
              <w:fldChar w:fldCharType="begin"/>
            </w:r>
            <w:r w:rsidR="002F3998">
              <w:rPr>
                <w:noProof/>
                <w:webHidden/>
              </w:rPr>
              <w:instrText xml:space="preserve"> PAGEREF _Toc69725940 \h </w:instrText>
            </w:r>
            <w:r w:rsidR="002F3998">
              <w:rPr>
                <w:noProof/>
                <w:webHidden/>
              </w:rPr>
            </w:r>
            <w:r w:rsidR="002F3998">
              <w:rPr>
                <w:noProof/>
                <w:webHidden/>
              </w:rPr>
              <w:fldChar w:fldCharType="separate"/>
            </w:r>
            <w:r w:rsidR="002F3998">
              <w:rPr>
                <w:noProof/>
                <w:webHidden/>
              </w:rPr>
              <w:t>4</w:t>
            </w:r>
            <w:r w:rsidR="002F3998">
              <w:rPr>
                <w:noProof/>
                <w:webHidden/>
              </w:rPr>
              <w:fldChar w:fldCharType="end"/>
            </w:r>
          </w:hyperlink>
        </w:p>
        <w:p w:rsidR="002F3998" w:rsidRDefault="007670C2">
          <w:pPr>
            <w:pStyle w:val="Inhopg2"/>
            <w:tabs>
              <w:tab w:val="right" w:leader="dot" w:pos="9062"/>
            </w:tabs>
            <w:rPr>
              <w:rFonts w:asciiTheme="minorHAnsi" w:eastAsiaTheme="minorEastAsia" w:hAnsiTheme="minorHAnsi" w:cstheme="minorBidi"/>
              <w:noProof/>
              <w:lang w:eastAsia="nl-NL"/>
            </w:rPr>
          </w:pPr>
          <w:hyperlink w:anchor="_Toc69725941" w:history="1">
            <w:r w:rsidR="002F3998" w:rsidRPr="00421EA1">
              <w:rPr>
                <w:rStyle w:val="Hyperlink"/>
                <w:noProof/>
              </w:rPr>
              <w:t>Presentatie en /of demo</w:t>
            </w:r>
            <w:r w:rsidR="002F3998">
              <w:rPr>
                <w:noProof/>
                <w:webHidden/>
              </w:rPr>
              <w:tab/>
            </w:r>
            <w:r w:rsidR="002F3998">
              <w:rPr>
                <w:noProof/>
                <w:webHidden/>
              </w:rPr>
              <w:fldChar w:fldCharType="begin"/>
            </w:r>
            <w:r w:rsidR="002F3998">
              <w:rPr>
                <w:noProof/>
                <w:webHidden/>
              </w:rPr>
              <w:instrText xml:space="preserve"> PAGEREF _Toc69725941 \h </w:instrText>
            </w:r>
            <w:r w:rsidR="002F3998">
              <w:rPr>
                <w:noProof/>
                <w:webHidden/>
              </w:rPr>
            </w:r>
            <w:r w:rsidR="002F3998">
              <w:rPr>
                <w:noProof/>
                <w:webHidden/>
              </w:rPr>
              <w:fldChar w:fldCharType="separate"/>
            </w:r>
            <w:r w:rsidR="002F3998">
              <w:rPr>
                <w:noProof/>
                <w:webHidden/>
              </w:rPr>
              <w:t>7</w:t>
            </w:r>
            <w:r w:rsidR="002F3998">
              <w:rPr>
                <w:noProof/>
                <w:webHidden/>
              </w:rPr>
              <w:fldChar w:fldCharType="end"/>
            </w:r>
          </w:hyperlink>
        </w:p>
        <w:p w:rsidR="002F3998" w:rsidRDefault="007670C2">
          <w:pPr>
            <w:pStyle w:val="Inhopg2"/>
            <w:tabs>
              <w:tab w:val="right" w:leader="dot" w:pos="9062"/>
            </w:tabs>
            <w:rPr>
              <w:rFonts w:asciiTheme="minorHAnsi" w:eastAsiaTheme="minorEastAsia" w:hAnsiTheme="minorHAnsi" w:cstheme="minorBidi"/>
              <w:noProof/>
              <w:lang w:eastAsia="nl-NL"/>
            </w:rPr>
          </w:pPr>
          <w:hyperlink w:anchor="_Toc69725942" w:history="1">
            <w:r w:rsidR="002F3998" w:rsidRPr="00421EA1">
              <w:rPr>
                <w:rStyle w:val="Hyperlink"/>
                <w:i/>
                <w:iCs/>
                <w:noProof/>
              </w:rPr>
              <w:t>Planning</w:t>
            </w:r>
            <w:r w:rsidR="002F3998">
              <w:rPr>
                <w:noProof/>
                <w:webHidden/>
              </w:rPr>
              <w:tab/>
            </w:r>
            <w:r w:rsidR="002F3998">
              <w:rPr>
                <w:noProof/>
                <w:webHidden/>
              </w:rPr>
              <w:fldChar w:fldCharType="begin"/>
            </w:r>
            <w:r w:rsidR="002F3998">
              <w:rPr>
                <w:noProof/>
                <w:webHidden/>
              </w:rPr>
              <w:instrText xml:space="preserve"> PAGEREF _Toc69725942 \h </w:instrText>
            </w:r>
            <w:r w:rsidR="002F3998">
              <w:rPr>
                <w:noProof/>
                <w:webHidden/>
              </w:rPr>
            </w:r>
            <w:r w:rsidR="002F3998">
              <w:rPr>
                <w:noProof/>
                <w:webHidden/>
              </w:rPr>
              <w:fldChar w:fldCharType="separate"/>
            </w:r>
            <w:r w:rsidR="002F3998">
              <w:rPr>
                <w:noProof/>
                <w:webHidden/>
              </w:rPr>
              <w:t>7</w:t>
            </w:r>
            <w:r w:rsidR="002F3998">
              <w:rPr>
                <w:noProof/>
                <w:webHidden/>
              </w:rPr>
              <w:fldChar w:fldCharType="end"/>
            </w:r>
          </w:hyperlink>
        </w:p>
        <w:p w:rsidR="002F3998" w:rsidRDefault="007670C2">
          <w:pPr>
            <w:pStyle w:val="Inhopg1"/>
            <w:tabs>
              <w:tab w:val="right" w:leader="dot" w:pos="9062"/>
            </w:tabs>
            <w:rPr>
              <w:rFonts w:asciiTheme="minorHAnsi" w:eastAsiaTheme="minorEastAsia" w:hAnsiTheme="minorHAnsi" w:cstheme="minorBidi"/>
              <w:noProof/>
              <w:lang w:eastAsia="nl-NL"/>
            </w:rPr>
          </w:pPr>
          <w:hyperlink w:anchor="_Toc69725943" w:history="1">
            <w:r w:rsidR="002F3998" w:rsidRPr="00421EA1">
              <w:rPr>
                <w:rStyle w:val="Hyperlink"/>
                <w:i/>
                <w:iCs/>
                <w:noProof/>
              </w:rPr>
              <w:t xml:space="preserve">Antwoordenblad Marktconsultatie Sociaal Domein Gemeente Hilversum </w:t>
            </w:r>
            <w:r w:rsidR="002F3998">
              <w:rPr>
                <w:noProof/>
                <w:webHidden/>
              </w:rPr>
              <w:tab/>
            </w:r>
            <w:r w:rsidR="002F3998">
              <w:rPr>
                <w:noProof/>
                <w:webHidden/>
              </w:rPr>
              <w:fldChar w:fldCharType="begin"/>
            </w:r>
            <w:r w:rsidR="002F3998">
              <w:rPr>
                <w:noProof/>
                <w:webHidden/>
              </w:rPr>
              <w:instrText xml:space="preserve"> PAGEREF _Toc69725943 \h </w:instrText>
            </w:r>
            <w:r w:rsidR="002F3998">
              <w:rPr>
                <w:noProof/>
                <w:webHidden/>
              </w:rPr>
            </w:r>
            <w:r w:rsidR="002F3998">
              <w:rPr>
                <w:noProof/>
                <w:webHidden/>
              </w:rPr>
              <w:fldChar w:fldCharType="separate"/>
            </w:r>
            <w:r w:rsidR="002F3998">
              <w:rPr>
                <w:noProof/>
                <w:webHidden/>
              </w:rPr>
              <w:t>8</w:t>
            </w:r>
            <w:r w:rsidR="002F3998">
              <w:rPr>
                <w:noProof/>
                <w:webHidden/>
              </w:rPr>
              <w:fldChar w:fldCharType="end"/>
            </w:r>
          </w:hyperlink>
        </w:p>
        <w:p w:rsidR="00152BDA" w:rsidRDefault="00152BDA">
          <w:r>
            <w:rPr>
              <w:b/>
              <w:bCs/>
            </w:rPr>
            <w:fldChar w:fldCharType="end"/>
          </w:r>
        </w:p>
      </w:sdtContent>
    </w:sdt>
    <w:p w:rsidR="00643D3A" w:rsidRDefault="00643D3A">
      <w:pPr>
        <w:spacing w:after="160" w:line="259" w:lineRule="auto"/>
        <w:rPr>
          <w:rStyle w:val="Intensievebenadrukking"/>
        </w:rPr>
      </w:pPr>
      <w:r>
        <w:rPr>
          <w:rStyle w:val="Intensievebenadrukking"/>
        </w:rPr>
        <w:br w:type="page"/>
      </w:r>
    </w:p>
    <w:p w:rsidR="00B31CC3" w:rsidRDefault="00B31CC3" w:rsidP="00C908C8">
      <w:pPr>
        <w:pStyle w:val="Kop1"/>
      </w:pPr>
      <w:bookmarkStart w:id="1" w:name="_Toc69725935"/>
      <w:r>
        <w:lastRenderedPageBreak/>
        <w:t>Inleiding</w:t>
      </w:r>
      <w:bookmarkEnd w:id="1"/>
    </w:p>
    <w:p w:rsidR="00B31CC3" w:rsidRDefault="00B31CC3" w:rsidP="00B31CC3">
      <w:r>
        <w:t>De gemeente Hilversum nodigt u uit om deel te nemen aan een marktconsultatie ter voorbereiding op haar Europese aanbesteding van de ICT applicatie van het Sociaal Plein, die zij voornemens is zomer 2021 te publiceren.</w:t>
      </w:r>
    </w:p>
    <w:p w:rsidR="00B31CC3" w:rsidRPr="00C908C8" w:rsidRDefault="00B31CC3" w:rsidP="003E69F6">
      <w:pPr>
        <w:spacing w:before="60" w:after="120" w:line="259" w:lineRule="auto"/>
        <w:rPr>
          <w:rStyle w:val="Intensievebenadrukking"/>
          <w:i w:val="0"/>
        </w:rPr>
      </w:pPr>
    </w:p>
    <w:p w:rsidR="00B31CC3" w:rsidRPr="00B31CC3" w:rsidRDefault="00B31CC3" w:rsidP="00C908C8">
      <w:pPr>
        <w:pStyle w:val="Kop2"/>
        <w:rPr>
          <w:rStyle w:val="Intensievebenadrukking"/>
          <w:i w:val="0"/>
        </w:rPr>
      </w:pPr>
      <w:bookmarkStart w:id="2" w:name="_Toc69725936"/>
      <w:r w:rsidRPr="00B31CC3">
        <w:rPr>
          <w:rStyle w:val="Intensievebenadrukking"/>
          <w:i w:val="0"/>
        </w:rPr>
        <w:t>Aanleiding</w:t>
      </w:r>
      <w:bookmarkEnd w:id="2"/>
    </w:p>
    <w:p w:rsidR="00E53FAE" w:rsidRDefault="00875434" w:rsidP="00875434">
      <w:r>
        <w:t xml:space="preserve">De gemeente Hilversum </w:t>
      </w:r>
      <w:r w:rsidR="00B31CC3">
        <w:t>is, vanwege het verlopen van het huidige contract, voornemens om</w:t>
      </w:r>
      <w:r w:rsidR="00C908C8">
        <w:t xml:space="preserve"> </w:t>
      </w:r>
      <w:r>
        <w:t>een aanbesteding op</w:t>
      </w:r>
      <w:r w:rsidR="00C908C8">
        <w:t xml:space="preserve"> te </w:t>
      </w:r>
      <w:r>
        <w:t>starten voor het leveren, implementeren en onderhouden van een</w:t>
      </w:r>
      <w:r w:rsidR="00021A8D">
        <w:t xml:space="preserve"> </w:t>
      </w:r>
      <w:r w:rsidR="00021A8D" w:rsidRPr="00C908C8">
        <w:t>geïntegreerde oplossing voor het Sociaal Domein</w:t>
      </w:r>
      <w:r>
        <w:t xml:space="preserve"> voor de werkvelden Jeugd, WMO en </w:t>
      </w:r>
      <w:r w:rsidR="00021A8D">
        <w:t>Participatie</w:t>
      </w:r>
      <w:r>
        <w:t>.</w:t>
      </w:r>
      <w:r w:rsidR="002C0F0A">
        <w:t xml:space="preserve"> Hilversum is op zoek naar één totaaloplossing waarbij een integraal klantbeeld ontstaat.</w:t>
      </w:r>
    </w:p>
    <w:p w:rsidR="00B31CC3" w:rsidRDefault="00B31CC3" w:rsidP="00A10244"/>
    <w:p w:rsidR="00E53FAE" w:rsidRDefault="00E53FAE" w:rsidP="00E53FAE">
      <w:r>
        <w:t>De gemeente is zich bewust dat elke oplossing mogelijk beperkingen kent en wil op de hoogte gesteld worden van deze beperkingen om zodoende een realistische uitvraag te kunnen doen.</w:t>
      </w:r>
    </w:p>
    <w:p w:rsidR="00E53FAE" w:rsidRPr="00C908C8" w:rsidRDefault="00E53FAE" w:rsidP="00A10244"/>
    <w:p w:rsidR="00B31CC3" w:rsidRDefault="00B31CC3" w:rsidP="00B31CC3">
      <w:pPr>
        <w:pStyle w:val="Kop2"/>
      </w:pPr>
      <w:bookmarkStart w:id="3" w:name="_Toc69725937"/>
      <w:r>
        <w:t>Communicatie</w:t>
      </w:r>
      <w:bookmarkEnd w:id="3"/>
    </w:p>
    <w:p w:rsidR="00B31CC3" w:rsidRDefault="00845747" w:rsidP="00B31CC3">
      <w:r w:rsidRPr="00CE1BEE">
        <w:rPr>
          <w:iCs/>
        </w:rPr>
        <w:t xml:space="preserve">Paul Lammers, Team Inkoop </w:t>
      </w:r>
      <w:r w:rsidR="00387A04">
        <w:rPr>
          <w:iCs/>
        </w:rPr>
        <w:t>g</w:t>
      </w:r>
      <w:r w:rsidRPr="00CE1BEE">
        <w:rPr>
          <w:iCs/>
        </w:rPr>
        <w:t>emeente Hilversum</w:t>
      </w:r>
      <w:r w:rsidR="00387A04">
        <w:rPr>
          <w:iCs/>
        </w:rPr>
        <w:t>,</w:t>
      </w:r>
      <w:r w:rsidR="002F3998">
        <w:rPr>
          <w:i/>
          <w:iCs/>
        </w:rPr>
        <w:t xml:space="preserve"> </w:t>
      </w:r>
      <w:r w:rsidR="00361A25">
        <w:t>is</w:t>
      </w:r>
      <w:r w:rsidR="00B31CC3">
        <w:t xml:space="preserve"> gedurende het traject </w:t>
      </w:r>
      <w:r w:rsidR="0059459E">
        <w:t xml:space="preserve">uw </w:t>
      </w:r>
      <w:r w:rsidR="002F3998">
        <w:t>aanspreekpunt</w:t>
      </w:r>
      <w:r w:rsidR="00361A25">
        <w:t>.</w:t>
      </w:r>
    </w:p>
    <w:p w:rsidR="00B31CC3" w:rsidRDefault="00B31CC3" w:rsidP="00B31CC3"/>
    <w:p w:rsidR="00511A0B" w:rsidRDefault="00511A0B" w:rsidP="00B31CC3">
      <w:r>
        <w:t>Alle communicatie</w:t>
      </w:r>
      <w:r w:rsidR="001E2D99">
        <w:t xml:space="preserve">, met uitzondering van </w:t>
      </w:r>
      <w:r w:rsidR="00487344">
        <w:t>de mondelinge toelichting</w:t>
      </w:r>
      <w:r w:rsidR="001E2D99">
        <w:t>,</w:t>
      </w:r>
      <w:r>
        <w:t xml:space="preserve"> verloopt via TenderNed</w:t>
      </w:r>
      <w:r w:rsidR="001E2D99">
        <w:t>.</w:t>
      </w:r>
    </w:p>
    <w:p w:rsidR="00B31CC3" w:rsidRDefault="00B31CC3" w:rsidP="00B31CC3">
      <w:r w:rsidRPr="00496778">
        <w:t xml:space="preserve">Voor vragen en opmerkingen over deze procedure dient u zich uitsluitend te wenden tot de </w:t>
      </w:r>
      <w:r w:rsidR="00361A25">
        <w:t xml:space="preserve">hiervoor vermelde </w:t>
      </w:r>
      <w:r w:rsidRPr="00496778">
        <w:t>inkoopadviseur via de berichtenfunctie binnen TenderNed.</w:t>
      </w:r>
    </w:p>
    <w:p w:rsidR="00B31CC3" w:rsidRDefault="00B31CC3" w:rsidP="00B31CC3">
      <w:r w:rsidRPr="00496778">
        <w:t xml:space="preserve">Het is niet toegestaan om in het kader van de procedure op een andere dan de in dit document aangegeven wijze contact te zoeken met </w:t>
      </w:r>
      <w:r>
        <w:t>gemeente Hilversum</w:t>
      </w:r>
      <w:r w:rsidRPr="00496778">
        <w:t xml:space="preserve"> of </w:t>
      </w:r>
      <w:r w:rsidR="0059459E">
        <w:t xml:space="preserve">met de </w:t>
      </w:r>
      <w:r w:rsidRPr="00496778">
        <w:t>leden van het marktconsultatieteam ter verkrijging van welke informatie dan ook</w:t>
      </w:r>
      <w:r>
        <w:t>.</w:t>
      </w:r>
    </w:p>
    <w:p w:rsidR="00B31CC3" w:rsidRDefault="00B31CC3" w:rsidP="00B31CC3">
      <w:pPr>
        <w:spacing w:after="160" w:line="259" w:lineRule="auto"/>
      </w:pPr>
      <w:r>
        <w:br w:type="page"/>
      </w:r>
    </w:p>
    <w:p w:rsidR="00292804" w:rsidRPr="003E69F6" w:rsidRDefault="00292804" w:rsidP="00C908C8">
      <w:pPr>
        <w:pStyle w:val="Kop1"/>
        <w:rPr>
          <w:rStyle w:val="Intensievebenadrukking"/>
        </w:rPr>
      </w:pPr>
      <w:bookmarkStart w:id="4" w:name="_Toc69725938"/>
      <w:r w:rsidRPr="003E69F6">
        <w:rPr>
          <w:rStyle w:val="Intensievebenadrukking"/>
        </w:rPr>
        <w:lastRenderedPageBreak/>
        <w:t>Marktconsultatie</w:t>
      </w:r>
      <w:bookmarkEnd w:id="4"/>
    </w:p>
    <w:p w:rsidR="00B31CC3" w:rsidRDefault="00B31CC3" w:rsidP="00292804"/>
    <w:p w:rsidR="00B31CC3" w:rsidRDefault="00B31CC3" w:rsidP="00C908C8">
      <w:pPr>
        <w:pStyle w:val="Kop2"/>
      </w:pPr>
      <w:bookmarkStart w:id="5" w:name="_Toc69725939"/>
      <w:r>
        <w:t>Doelstelling</w:t>
      </w:r>
      <w:r w:rsidR="0059459E">
        <w:t>en</w:t>
      </w:r>
      <w:bookmarkEnd w:id="5"/>
    </w:p>
    <w:p w:rsidR="00292804" w:rsidRPr="00292804" w:rsidRDefault="00292804" w:rsidP="00292804">
      <w:r w:rsidRPr="00292804">
        <w:t>De gemeente Hilversum heeft dit marktconsultatiedocument gepubliceerd op TenderNed met als doel zoveel mogelijk marktpartijen te bereiken, te interesseren en te stimuleren tot meedenken.</w:t>
      </w:r>
    </w:p>
    <w:p w:rsidR="00292804" w:rsidRPr="00292804" w:rsidRDefault="00292804" w:rsidP="00292804">
      <w:r w:rsidRPr="00292804">
        <w:t>De</w:t>
      </w:r>
      <w:r>
        <w:t xml:space="preserve"> gemeente Hilversum beoogt met </w:t>
      </w:r>
      <w:r w:rsidRPr="00292804">
        <w:t>de marktconsultatie:</w:t>
      </w:r>
    </w:p>
    <w:p w:rsidR="00292804" w:rsidRPr="00292804" w:rsidRDefault="00292804" w:rsidP="00292804">
      <w:r w:rsidRPr="00292804">
        <w:t xml:space="preserve">- Inzicht te krijgen in de mogelijkheden die de markt biedt voor </w:t>
      </w:r>
      <w:r>
        <w:t xml:space="preserve">de </w:t>
      </w:r>
      <w:r w:rsidR="0059459E">
        <w:t>totaaloplossing.</w:t>
      </w:r>
    </w:p>
    <w:p w:rsidR="00292804" w:rsidRPr="00292804" w:rsidRDefault="00292804" w:rsidP="00292804">
      <w:r w:rsidRPr="00292804">
        <w:t>- Inzicht te krijgen in het aantal geïnteresseerde marktpartijen.</w:t>
      </w:r>
    </w:p>
    <w:p w:rsidR="00292804" w:rsidRPr="00292804" w:rsidRDefault="00292804" w:rsidP="00292804">
      <w:r w:rsidRPr="00292804">
        <w:t>- Inzicht te krijgen in het realiteitsgehalte van de te stellen functionele en overige eisen.</w:t>
      </w:r>
    </w:p>
    <w:p w:rsidR="00E53FAE" w:rsidRDefault="00E53FAE" w:rsidP="00E53FAE"/>
    <w:p w:rsidR="002C0F0A" w:rsidRDefault="002C0F0A" w:rsidP="00875434"/>
    <w:p w:rsidR="00B31CC3" w:rsidRDefault="00B31CC3" w:rsidP="00C908C8">
      <w:pPr>
        <w:pStyle w:val="Kop2"/>
      </w:pPr>
      <w:bookmarkStart w:id="6" w:name="_Toc69725940"/>
      <w:r>
        <w:t>Overige bepalingen</w:t>
      </w:r>
      <w:bookmarkEnd w:id="6"/>
    </w:p>
    <w:p w:rsidR="00292804" w:rsidRDefault="002C0F0A" w:rsidP="00292804">
      <w:pPr>
        <w:pStyle w:val="Default"/>
        <w:rPr>
          <w:sz w:val="22"/>
          <w:szCs w:val="22"/>
        </w:rPr>
      </w:pPr>
      <w:r>
        <w:t xml:space="preserve"> </w:t>
      </w:r>
      <w:r w:rsidR="00292804">
        <w:rPr>
          <w:sz w:val="22"/>
          <w:szCs w:val="22"/>
        </w:rPr>
        <w:t xml:space="preserve">De gemeente Hilversum: </w:t>
      </w:r>
    </w:p>
    <w:p w:rsidR="00292804" w:rsidRDefault="003E69F6" w:rsidP="00292804">
      <w:pPr>
        <w:pStyle w:val="Default"/>
        <w:spacing w:after="18"/>
        <w:rPr>
          <w:sz w:val="22"/>
          <w:szCs w:val="22"/>
        </w:rPr>
      </w:pPr>
      <w:r>
        <w:rPr>
          <w:sz w:val="22"/>
          <w:szCs w:val="22"/>
        </w:rPr>
        <w:t>- b</w:t>
      </w:r>
      <w:r w:rsidR="00292804">
        <w:rPr>
          <w:sz w:val="22"/>
          <w:szCs w:val="22"/>
        </w:rPr>
        <w:t>enadrukt dat deze marktconsultatie geen onderdeel uitmaakt van de aanbesteding en er geen rec</w:t>
      </w:r>
      <w:r>
        <w:rPr>
          <w:sz w:val="22"/>
          <w:szCs w:val="22"/>
        </w:rPr>
        <w:t>hten aan kunnen worden ontlee</w:t>
      </w:r>
      <w:r w:rsidR="0059459E">
        <w:rPr>
          <w:sz w:val="22"/>
          <w:szCs w:val="22"/>
        </w:rPr>
        <w:t>n</w:t>
      </w:r>
      <w:r>
        <w:rPr>
          <w:sz w:val="22"/>
          <w:szCs w:val="22"/>
        </w:rPr>
        <w:t>d;</w:t>
      </w:r>
    </w:p>
    <w:p w:rsidR="00292804" w:rsidRDefault="003E69F6" w:rsidP="00292804">
      <w:pPr>
        <w:pStyle w:val="Default"/>
        <w:spacing w:after="18"/>
        <w:rPr>
          <w:sz w:val="22"/>
          <w:szCs w:val="22"/>
        </w:rPr>
      </w:pPr>
      <w:r>
        <w:rPr>
          <w:sz w:val="22"/>
          <w:szCs w:val="22"/>
        </w:rPr>
        <w:t>- z</w:t>
      </w:r>
      <w:r w:rsidR="00292804">
        <w:rPr>
          <w:sz w:val="22"/>
          <w:szCs w:val="22"/>
        </w:rPr>
        <w:t>al de verkregen inzichten uit de marktconsultatie gebruiken, waar relevant, in de voorbereiding van de aanbested</w:t>
      </w:r>
      <w:r>
        <w:rPr>
          <w:sz w:val="22"/>
          <w:szCs w:val="22"/>
        </w:rPr>
        <w:t>ing</w:t>
      </w:r>
      <w:r w:rsidR="00132160">
        <w:rPr>
          <w:sz w:val="22"/>
          <w:szCs w:val="22"/>
        </w:rPr>
        <w:t>sstukken</w:t>
      </w:r>
      <w:r>
        <w:rPr>
          <w:sz w:val="22"/>
          <w:szCs w:val="22"/>
        </w:rPr>
        <w:t xml:space="preserve"> en de aanbesteding;</w:t>
      </w:r>
    </w:p>
    <w:p w:rsidR="00292804" w:rsidRDefault="003E69F6" w:rsidP="00292804">
      <w:pPr>
        <w:pStyle w:val="Default"/>
        <w:spacing w:after="18"/>
        <w:rPr>
          <w:sz w:val="22"/>
          <w:szCs w:val="22"/>
        </w:rPr>
      </w:pPr>
      <w:r>
        <w:rPr>
          <w:sz w:val="22"/>
          <w:szCs w:val="22"/>
        </w:rPr>
        <w:t>- b</w:t>
      </w:r>
      <w:r w:rsidR="00292804">
        <w:rPr>
          <w:sz w:val="22"/>
          <w:szCs w:val="22"/>
        </w:rPr>
        <w:t>ehoudt zich het recht voor om deze inzichten niet</w:t>
      </w:r>
      <w:r>
        <w:rPr>
          <w:sz w:val="22"/>
          <w:szCs w:val="22"/>
        </w:rPr>
        <w:t xml:space="preserve"> of niet volledig te gebruiken;</w:t>
      </w:r>
    </w:p>
    <w:p w:rsidR="00292804" w:rsidRDefault="003E69F6" w:rsidP="00292804">
      <w:pPr>
        <w:pStyle w:val="Default"/>
        <w:rPr>
          <w:sz w:val="22"/>
          <w:szCs w:val="22"/>
        </w:rPr>
      </w:pPr>
      <w:r>
        <w:rPr>
          <w:sz w:val="22"/>
          <w:szCs w:val="22"/>
        </w:rPr>
        <w:t>- p</w:t>
      </w:r>
      <w:r w:rsidR="00292804">
        <w:rPr>
          <w:sz w:val="22"/>
          <w:szCs w:val="22"/>
        </w:rPr>
        <w:t xml:space="preserve">robeert zo transparant mogelijk te werk te gaan, door </w:t>
      </w:r>
      <w:r w:rsidR="0059459E">
        <w:rPr>
          <w:sz w:val="22"/>
          <w:szCs w:val="22"/>
        </w:rPr>
        <w:t>in een</w:t>
      </w:r>
      <w:r w:rsidR="00292804">
        <w:rPr>
          <w:sz w:val="22"/>
          <w:szCs w:val="22"/>
        </w:rPr>
        <w:t xml:space="preserve"> verslag van de marktconsultatie </w:t>
      </w:r>
      <w:r w:rsidR="00E209C6">
        <w:rPr>
          <w:sz w:val="22"/>
          <w:szCs w:val="22"/>
        </w:rPr>
        <w:t xml:space="preserve">vast te leggen welke inzichten zij heeft opgedaan ten behoeve van de aanbesteding. </w:t>
      </w:r>
      <w:r w:rsidR="0059459E">
        <w:rPr>
          <w:sz w:val="22"/>
          <w:szCs w:val="22"/>
        </w:rPr>
        <w:t>Di</w:t>
      </w:r>
      <w:r w:rsidR="00E209C6">
        <w:rPr>
          <w:sz w:val="22"/>
          <w:szCs w:val="22"/>
        </w:rPr>
        <w:t xml:space="preserve">t verslag </w:t>
      </w:r>
      <w:r w:rsidR="004C1689">
        <w:rPr>
          <w:sz w:val="22"/>
          <w:szCs w:val="22"/>
        </w:rPr>
        <w:t>zal op</w:t>
      </w:r>
      <w:r w:rsidR="00E073DA">
        <w:rPr>
          <w:sz w:val="22"/>
          <w:szCs w:val="22"/>
        </w:rPr>
        <w:t xml:space="preserve"> TenderNed</w:t>
      </w:r>
      <w:r w:rsidR="004C1689">
        <w:rPr>
          <w:sz w:val="22"/>
          <w:szCs w:val="22"/>
        </w:rPr>
        <w:t xml:space="preserve"> worden gepubliceerd.</w:t>
      </w:r>
    </w:p>
    <w:p w:rsidR="00875434" w:rsidRDefault="00875434" w:rsidP="00875434"/>
    <w:p w:rsidR="00292804" w:rsidRPr="00A14320" w:rsidRDefault="00292804" w:rsidP="00CE1BEE">
      <w:pPr>
        <w:pStyle w:val="Kop2"/>
        <w:rPr>
          <w:rStyle w:val="Intensievebenadrukking"/>
          <w:i w:val="0"/>
        </w:rPr>
      </w:pPr>
      <w:r w:rsidRPr="00EB0048">
        <w:rPr>
          <w:rStyle w:val="Intensievebenadrukking"/>
          <w:i w:val="0"/>
        </w:rPr>
        <w:t xml:space="preserve">Aanpak van de marktconsultatie </w:t>
      </w:r>
    </w:p>
    <w:p w:rsidR="009512D9" w:rsidRDefault="00292804" w:rsidP="00875434">
      <w:r>
        <w:t xml:space="preserve">De marktconsultatie </w:t>
      </w:r>
      <w:r w:rsidR="00132160">
        <w:t>kent twee onderdelen</w:t>
      </w:r>
      <w:r w:rsidR="009512D9">
        <w:t>:</w:t>
      </w:r>
    </w:p>
    <w:p w:rsidR="009512D9" w:rsidRDefault="00132160" w:rsidP="009512D9">
      <w:pPr>
        <w:pStyle w:val="Lijstalinea"/>
        <w:numPr>
          <w:ilvl w:val="0"/>
          <w:numId w:val="15"/>
        </w:numPr>
      </w:pPr>
      <w:r>
        <w:t>een schriftelijke vragenronde</w:t>
      </w:r>
      <w:r w:rsidR="002F3998">
        <w:t>;</w:t>
      </w:r>
      <w:r>
        <w:t xml:space="preserve"> </w:t>
      </w:r>
    </w:p>
    <w:p w:rsidR="00132160" w:rsidRDefault="009512D9" w:rsidP="009512D9">
      <w:pPr>
        <w:pStyle w:val="Lijstalinea"/>
        <w:numPr>
          <w:ilvl w:val="0"/>
          <w:numId w:val="15"/>
        </w:numPr>
      </w:pPr>
      <w:r>
        <w:t xml:space="preserve">een </w:t>
      </w:r>
      <w:r w:rsidR="00132160">
        <w:t>mo</w:t>
      </w:r>
      <w:r>
        <w:t>n</w:t>
      </w:r>
      <w:r w:rsidR="00132160">
        <w:t xml:space="preserve">delinge toelichting. </w:t>
      </w:r>
    </w:p>
    <w:p w:rsidR="009512D9" w:rsidRDefault="009512D9" w:rsidP="002F3998">
      <w:pPr>
        <w:pStyle w:val="Lijstalinea"/>
      </w:pPr>
    </w:p>
    <w:p w:rsidR="00487344" w:rsidRPr="00A10244" w:rsidRDefault="00487344" w:rsidP="00021A8D">
      <w:pPr>
        <w:rPr>
          <w:i/>
          <w:iCs/>
        </w:rPr>
      </w:pPr>
      <w:r>
        <w:rPr>
          <w:i/>
          <w:iCs/>
        </w:rPr>
        <w:t>Schriftelijke vragenronde</w:t>
      </w:r>
    </w:p>
    <w:p w:rsidR="009512D9" w:rsidRDefault="00132160" w:rsidP="00021A8D">
      <w:r>
        <w:t>Het</w:t>
      </w:r>
      <w:r w:rsidR="00292804">
        <w:t xml:space="preserve"> </w:t>
      </w:r>
      <w:r>
        <w:t>eerste onderdeel</w:t>
      </w:r>
      <w:r w:rsidR="00292804">
        <w:t xml:space="preserve"> </w:t>
      </w:r>
      <w:r>
        <w:t xml:space="preserve">is </w:t>
      </w:r>
      <w:r w:rsidR="003E69F6">
        <w:t xml:space="preserve">voor </w:t>
      </w:r>
      <w:r w:rsidR="00292804">
        <w:t xml:space="preserve">alle marktpartijen die </w:t>
      </w:r>
      <w:r w:rsidR="003E69F6">
        <w:t>mee willen werken aan de markconsultatie.</w:t>
      </w:r>
      <w:r>
        <w:t xml:space="preserve"> </w:t>
      </w:r>
    </w:p>
    <w:p w:rsidR="009512D9" w:rsidRDefault="009512D9" w:rsidP="00021A8D"/>
    <w:p w:rsidR="00487344" w:rsidRPr="00A10244" w:rsidRDefault="00487344" w:rsidP="00021A8D">
      <w:pPr>
        <w:rPr>
          <w:i/>
          <w:iCs/>
        </w:rPr>
      </w:pPr>
      <w:r>
        <w:rPr>
          <w:i/>
          <w:iCs/>
        </w:rPr>
        <w:t>Mondelinge toelichting</w:t>
      </w:r>
    </w:p>
    <w:p w:rsidR="00487344" w:rsidRDefault="003E69F6" w:rsidP="00487344">
      <w:r>
        <w:t>Op basis van de antwoorden</w:t>
      </w:r>
      <w:r w:rsidR="004D27FB">
        <w:t xml:space="preserve"> </w:t>
      </w:r>
      <w:r w:rsidR="0059459E">
        <w:t xml:space="preserve">uit de schriftelijke vragenronde </w:t>
      </w:r>
      <w:r w:rsidR="004D27FB">
        <w:t xml:space="preserve">worden 3 </w:t>
      </w:r>
      <w:r>
        <w:t xml:space="preserve">partijen uitgenodigd </w:t>
      </w:r>
      <w:r w:rsidR="009512D9">
        <w:t>voor een mondeling</w:t>
      </w:r>
      <w:r w:rsidR="0059459E">
        <w:t>e toelichting.</w:t>
      </w:r>
      <w:r w:rsidR="009512D9">
        <w:t xml:space="preserve"> </w:t>
      </w:r>
      <w:r w:rsidR="001503BD">
        <w:t>Daarbij</w:t>
      </w:r>
      <w:r w:rsidR="00487344">
        <w:t xml:space="preserve"> is de gemeente op zoek naar partijen (alleen of als combinatie) die een in de praktijk bewezen oplossing kunnen leveren waarmee een zo breed mogelijk totaalbeeld met een geïntegreerd klantbeeld ontstaat voor de genoemde werkvelden WMO, Jeugd en Participatie.</w:t>
      </w:r>
    </w:p>
    <w:p w:rsidR="00487344" w:rsidRDefault="00487344" w:rsidP="00021A8D"/>
    <w:p w:rsidR="00021A8D" w:rsidRDefault="009512D9" w:rsidP="009512D9">
      <w:r>
        <w:t xml:space="preserve">Tijdens </w:t>
      </w:r>
      <w:r w:rsidR="00487344">
        <w:t>de mondelinge toelichting</w:t>
      </w:r>
      <w:r>
        <w:t xml:space="preserve"> kan </w:t>
      </w:r>
      <w:r w:rsidR="00487344">
        <w:t>nader worden ingegaan op</w:t>
      </w:r>
      <w:r>
        <w:t xml:space="preserve"> de vragen</w:t>
      </w:r>
      <w:r w:rsidR="00A53BE2">
        <w:t xml:space="preserve"> en de gegeven antwoorden</w:t>
      </w:r>
      <w:r>
        <w:t>, kunnen vanuit de gemeente aanvullende vragen worden gesteld en bestaat de mogelijkheid een</w:t>
      </w:r>
      <w:r w:rsidR="00132160">
        <w:t xml:space="preserve"> presentatie</w:t>
      </w:r>
      <w:r w:rsidR="00487344">
        <w:t xml:space="preserve"> en/of demonstratie</w:t>
      </w:r>
      <w:r>
        <w:t xml:space="preserve"> te geven. De vormgeving van deze presentatie</w:t>
      </w:r>
      <w:r w:rsidR="00E53FAE">
        <w:t>/demonstratie</w:t>
      </w:r>
      <w:r>
        <w:t xml:space="preserve"> is geheel vormvrij. </w:t>
      </w:r>
      <w:r w:rsidR="00132160">
        <w:t>U</w:t>
      </w:r>
      <w:r w:rsidR="00021A8D" w:rsidRPr="00F2357C">
        <w:t xml:space="preserve"> hoeft voor ons </w:t>
      </w:r>
      <w:r w:rsidR="00132160">
        <w:t>g</w:t>
      </w:r>
      <w:r w:rsidR="00021A8D" w:rsidRPr="00F2357C">
        <w:t xml:space="preserve">een specifieke case voor te bereiden, het mag een </w:t>
      </w:r>
      <w:r w:rsidR="0059459E" w:rsidRPr="00F2357C">
        <w:t>P</w:t>
      </w:r>
      <w:r w:rsidR="0059459E">
        <w:t>owerPoint</w:t>
      </w:r>
      <w:r w:rsidR="0059459E" w:rsidRPr="00F2357C">
        <w:t xml:space="preserve"> </w:t>
      </w:r>
      <w:r w:rsidR="00021A8D" w:rsidRPr="00F2357C">
        <w:t>presentatie zijn, een demo</w:t>
      </w:r>
      <w:r>
        <w:t xml:space="preserve"> en/of een combinatie daarvan</w:t>
      </w:r>
      <w:r w:rsidR="00021A8D" w:rsidRPr="00F2357C">
        <w:t>.</w:t>
      </w:r>
      <w:r w:rsidR="00E53FAE">
        <w:t xml:space="preserve"> De gemeente </w:t>
      </w:r>
      <w:r w:rsidR="008466DC">
        <w:t>stemt op voorhand wel graag het programma met u af.</w:t>
      </w:r>
      <w:r w:rsidR="00E53FAE">
        <w:t xml:space="preserve"> </w:t>
      </w:r>
    </w:p>
    <w:p w:rsidR="00E53FAE" w:rsidRPr="00F2357C" w:rsidRDefault="00E53FAE"/>
    <w:p w:rsidR="00802813" w:rsidRDefault="00802813" w:rsidP="00875434">
      <w:r>
        <w:t>Bij het gesprek en de presentatie zullen</w:t>
      </w:r>
      <w:r w:rsidR="00300E26">
        <w:t xml:space="preserve"> gemeente</w:t>
      </w:r>
      <w:r>
        <w:t xml:space="preserve"> medewerkers aanwezig zijn vanuit de verschillende gebruikersgroepen van het toekomstige systeem</w:t>
      </w:r>
      <w:r w:rsidR="00E427B0">
        <w:t xml:space="preserve"> in de breedte. Dit kan zowel medewerkers van de werkvelden betreffen als bijvoorbeeld functioneel beheerders.</w:t>
      </w:r>
    </w:p>
    <w:p w:rsidR="00C60F8D" w:rsidRDefault="00C60F8D" w:rsidP="00C60F8D"/>
    <w:p w:rsidR="004D27FB" w:rsidRDefault="004D27FB" w:rsidP="00C60F8D"/>
    <w:p w:rsidR="00C60F8D" w:rsidRDefault="00C60F8D" w:rsidP="00C60F8D">
      <w:r>
        <w:t>Als u daartoe bereid bent</w:t>
      </w:r>
      <w:r w:rsidR="00300E26">
        <w:t>,</w:t>
      </w:r>
      <w:r>
        <w:t xml:space="preserve"> kunt u dit bij de schriftelijke beantwoording aangeven, vergezeld van een </w:t>
      </w:r>
      <w:r w:rsidRPr="00DB2D6C">
        <w:rPr>
          <w:b/>
        </w:rPr>
        <w:t>korte toelichting</w:t>
      </w:r>
      <w:r>
        <w:t xml:space="preserve"> waarom de gemeente juist met u een gesprek zou moeten voeren. </w:t>
      </w:r>
    </w:p>
    <w:p w:rsidR="00C60F8D" w:rsidRDefault="00C60F8D" w:rsidP="00C60F8D"/>
    <w:p w:rsidR="00875434" w:rsidRDefault="00C60F8D" w:rsidP="00C60F8D">
      <w:r>
        <w:t>De aanmelding verplicht de gemeente niet om gesprekken te voeren. De keuze voor de partijen met wie een gesprek wordt gevoerd, zal niet nader schriftelijk worden gemotiveerd en staat ook niet open voor bezwaar.</w:t>
      </w:r>
    </w:p>
    <w:p w:rsidR="003E69F6" w:rsidRDefault="003E69F6" w:rsidP="00875434"/>
    <w:p w:rsidR="009D7E32" w:rsidRDefault="009D7E32">
      <w:pPr>
        <w:spacing w:after="160" w:line="259" w:lineRule="auto"/>
        <w:rPr>
          <w:rStyle w:val="Intensievebenadrukking"/>
        </w:rPr>
      </w:pPr>
      <w:r>
        <w:rPr>
          <w:rStyle w:val="Intensievebenadrukking"/>
        </w:rPr>
        <w:br w:type="page"/>
      </w:r>
    </w:p>
    <w:p w:rsidR="008466DC" w:rsidRPr="00A10244" w:rsidRDefault="008466DC" w:rsidP="008E1ABE">
      <w:pPr>
        <w:rPr>
          <w:i/>
          <w:iCs/>
        </w:rPr>
      </w:pPr>
      <w:r>
        <w:rPr>
          <w:i/>
          <w:iCs/>
        </w:rPr>
        <w:lastRenderedPageBreak/>
        <w:t>Schriftelijke vragen</w:t>
      </w:r>
    </w:p>
    <w:p w:rsidR="001E2D99" w:rsidRDefault="00883671" w:rsidP="008E1ABE">
      <w:r>
        <w:t xml:space="preserve">Doel van de </w:t>
      </w:r>
      <w:r w:rsidR="005A7872">
        <w:t xml:space="preserve">consultatie </w:t>
      </w:r>
      <w:r>
        <w:t xml:space="preserve">is het schetsen van een duidelijk, objectief </w:t>
      </w:r>
      <w:r w:rsidR="001E2D99">
        <w:t xml:space="preserve">en zoveel mogelijk compleet </w:t>
      </w:r>
      <w:r>
        <w:t xml:space="preserve">beeld over de mogelijkheden en onmogelijkheden van de </w:t>
      </w:r>
      <w:r w:rsidR="000D357A">
        <w:t>huidige beschikbare markt</w:t>
      </w:r>
      <w:r>
        <w:t xml:space="preserve">oplossingen. </w:t>
      </w:r>
      <w:r w:rsidR="000D357A">
        <w:t xml:space="preserve">Voor het eerste onderdeel zijn </w:t>
      </w:r>
      <w:r w:rsidR="00300E26">
        <w:t xml:space="preserve">de </w:t>
      </w:r>
      <w:r w:rsidR="000D357A">
        <w:t xml:space="preserve">onderstaande vragen/antwoorden opgesteld. </w:t>
      </w:r>
      <w:r w:rsidR="00A53BE2">
        <w:t xml:space="preserve">Ten behoeve van de antwoorden is op de laatste pagina een format opgenomen. Hoewel deelname vormvrij is, wordt wel op prijs gesteld als dit format wordt gebruikt. </w:t>
      </w:r>
    </w:p>
    <w:p w:rsidR="001E2D99" w:rsidRDefault="001E2D99" w:rsidP="008E1ABE"/>
    <w:p w:rsidR="00D40FA0" w:rsidRDefault="00D40FA0" w:rsidP="008E1ABE">
      <w:r>
        <w:t xml:space="preserve">De </w:t>
      </w:r>
      <w:r w:rsidR="005A7872">
        <w:t xml:space="preserve">gemeente Hilversum </w:t>
      </w:r>
      <w:r w:rsidR="000D357A">
        <w:t>wil</w:t>
      </w:r>
      <w:r w:rsidR="005A7872">
        <w:t xml:space="preserve"> van u weten:</w:t>
      </w:r>
    </w:p>
    <w:p w:rsidR="0081192B" w:rsidRDefault="0081192B" w:rsidP="008E1ABE"/>
    <w:p w:rsidR="00155BB3" w:rsidRDefault="00C25E9A" w:rsidP="00D40FA0">
      <w:pPr>
        <w:pStyle w:val="Lijstalinea"/>
        <w:numPr>
          <w:ilvl w:val="0"/>
          <w:numId w:val="6"/>
        </w:numPr>
      </w:pPr>
      <w:r>
        <w:t xml:space="preserve">Bij hoeveel Nederlandse gemeenten is uw integrale </w:t>
      </w:r>
      <w:r w:rsidR="007A663E">
        <w:t>ICT oplossing voor het Sociaal D</w:t>
      </w:r>
      <w:r>
        <w:t>omein in gebruik?</w:t>
      </w:r>
      <w:r w:rsidR="00F2357C">
        <w:t xml:space="preserve"> </w:t>
      </w:r>
    </w:p>
    <w:p w:rsidR="00D40FA0" w:rsidRDefault="00F2357C" w:rsidP="00155BB3">
      <w:pPr>
        <w:pStyle w:val="Lijstalinea"/>
        <w:ind w:left="1065"/>
      </w:pPr>
      <w:r>
        <w:t xml:space="preserve">Bij hoeveel gemeenten van 75.000 inwoners of meer, wordt uw integrale oplossing </w:t>
      </w:r>
      <w:r w:rsidR="0081192B">
        <w:t xml:space="preserve">voor het Sociaal Domein </w:t>
      </w:r>
      <w:r>
        <w:t>gebruikt?</w:t>
      </w:r>
    </w:p>
    <w:p w:rsidR="00C25E9A" w:rsidRDefault="00C25E9A" w:rsidP="00C25E9A">
      <w:r>
        <w:t xml:space="preserve">Antwoord: </w:t>
      </w:r>
      <w:r w:rsidR="00215615">
        <w:t>het a</w:t>
      </w:r>
      <w:r>
        <w:t>antal gemeenten</w:t>
      </w:r>
      <w:r w:rsidR="00F2357C">
        <w:t xml:space="preserve"> is … , waarvan … gemeenten met meer dan 75.000 inwoners. </w:t>
      </w:r>
    </w:p>
    <w:p w:rsidR="00C25E9A" w:rsidRDefault="00C25E9A" w:rsidP="00C25E9A"/>
    <w:p w:rsidR="00C25E9A" w:rsidRDefault="00C25E9A" w:rsidP="00D40FA0">
      <w:pPr>
        <w:pStyle w:val="Lijstalinea"/>
        <w:numPr>
          <w:ilvl w:val="0"/>
          <w:numId w:val="6"/>
        </w:numPr>
      </w:pPr>
      <w:r>
        <w:t>Heeft uw applicatie de mogelijkheid voor een klantportaal en zo ja, voor welke onderdelen?</w:t>
      </w:r>
    </w:p>
    <w:p w:rsidR="00C25E9A" w:rsidRDefault="00C25E9A" w:rsidP="00C25E9A">
      <w:r>
        <w:t>Antwoord:  Ja/Nee</w:t>
      </w:r>
    </w:p>
    <w:p w:rsidR="00C25E9A" w:rsidRDefault="00F2357C" w:rsidP="00A53BE2">
      <w:pPr>
        <w:ind w:left="1050"/>
      </w:pPr>
      <w:r>
        <w:t>Mogelijke onderdelen</w:t>
      </w:r>
      <w:r w:rsidR="00284FDB">
        <w:t xml:space="preserve"> zijn bijvoorbeeld</w:t>
      </w:r>
      <w:r>
        <w:t xml:space="preserve">: Jeugd en/of WMO en/of </w:t>
      </w:r>
      <w:r w:rsidR="00CA7199">
        <w:t xml:space="preserve">Algemene bijstand </w:t>
      </w:r>
      <w:r>
        <w:t xml:space="preserve">en/of </w:t>
      </w:r>
      <w:r w:rsidR="00CA7199">
        <w:t>re-integratie</w:t>
      </w:r>
      <w:r w:rsidR="00300E26">
        <w:t xml:space="preserve"> en/of anders, namelijk: …………………………………..</w:t>
      </w:r>
      <w:r w:rsidR="00CA7199">
        <w:t>.</w:t>
      </w:r>
    </w:p>
    <w:p w:rsidR="00C25E9A" w:rsidRDefault="00C25E9A" w:rsidP="00C25E9A"/>
    <w:p w:rsidR="00C25E9A" w:rsidRDefault="00C25E9A" w:rsidP="00D40FA0">
      <w:pPr>
        <w:pStyle w:val="Lijstalinea"/>
        <w:numPr>
          <w:ilvl w:val="0"/>
          <w:numId w:val="6"/>
        </w:numPr>
      </w:pPr>
      <w:r>
        <w:t>Biedt uw applicatie een integraal klantbeeld? Zo ja, voor welke onderdelen?</w:t>
      </w:r>
    </w:p>
    <w:p w:rsidR="00F2357C" w:rsidRDefault="00F2357C" w:rsidP="00F2357C">
      <w:r>
        <w:t>Antwoord:  Ja/Nee</w:t>
      </w:r>
    </w:p>
    <w:p w:rsidR="00F2357C" w:rsidRDefault="00F2357C" w:rsidP="00A53BE2">
      <w:pPr>
        <w:ind w:left="1065"/>
      </w:pPr>
      <w:r>
        <w:t>Mogelijke onderdelen</w:t>
      </w:r>
      <w:r w:rsidR="00284FDB">
        <w:t xml:space="preserve"> zijn bijvoorbeeld</w:t>
      </w:r>
      <w:r>
        <w:t xml:space="preserve">: Jeugd en/ WMO en/ </w:t>
      </w:r>
      <w:r w:rsidR="00CA7199">
        <w:t xml:space="preserve">Algemene bijstand </w:t>
      </w:r>
      <w:r>
        <w:t xml:space="preserve">en/ </w:t>
      </w:r>
      <w:r w:rsidR="00CA7199">
        <w:t>re-integratie</w:t>
      </w:r>
      <w:r w:rsidR="00300E26">
        <w:t xml:space="preserve"> en/of anders, namelijk: …………………………………...</w:t>
      </w:r>
      <w:r w:rsidR="00CA7199">
        <w:t>.</w:t>
      </w:r>
    </w:p>
    <w:p w:rsidR="00155BB3" w:rsidRDefault="00155BB3" w:rsidP="00BE5059"/>
    <w:p w:rsidR="00155BB3" w:rsidRDefault="00155BB3" w:rsidP="00155BB3">
      <w:pPr>
        <w:pStyle w:val="Lijstalinea"/>
        <w:numPr>
          <w:ilvl w:val="0"/>
          <w:numId w:val="6"/>
        </w:numPr>
      </w:pPr>
      <w:r>
        <w:t xml:space="preserve">Biedt uw </w:t>
      </w:r>
      <w:r w:rsidR="00300E26">
        <w:t xml:space="preserve">ICT </w:t>
      </w:r>
      <w:r>
        <w:t xml:space="preserve">oplossing een </w:t>
      </w:r>
      <w:r w:rsidR="00CA7199">
        <w:t xml:space="preserve">geïntegreerde </w:t>
      </w:r>
      <w:r>
        <w:t xml:space="preserve">documentgenerator waarmee </w:t>
      </w:r>
      <w:r w:rsidR="00CA7199">
        <w:t xml:space="preserve">documenten </w:t>
      </w:r>
      <w:r>
        <w:t>gemaakt kunnen worden?</w:t>
      </w:r>
    </w:p>
    <w:p w:rsidR="00155BB3" w:rsidRDefault="00155BB3" w:rsidP="00155BB3">
      <w:r>
        <w:t>Antwoord:  Ja/Nee</w:t>
      </w:r>
    </w:p>
    <w:p w:rsidR="00BE5059" w:rsidRDefault="00300E26" w:rsidP="00A53BE2">
      <w:pPr>
        <w:ind w:left="357" w:firstLine="708"/>
      </w:pPr>
      <w:r>
        <w:t>Mogelijke toelichting:…………………………………..</w:t>
      </w:r>
    </w:p>
    <w:p w:rsidR="00B54886" w:rsidRDefault="00B54886" w:rsidP="00A53BE2">
      <w:pPr>
        <w:ind w:left="357" w:firstLine="708"/>
      </w:pPr>
    </w:p>
    <w:p w:rsidR="00BE5059" w:rsidRDefault="00BE5059" w:rsidP="00BE5059">
      <w:pPr>
        <w:pStyle w:val="Lijstalinea"/>
        <w:numPr>
          <w:ilvl w:val="0"/>
          <w:numId w:val="6"/>
        </w:numPr>
      </w:pPr>
      <w:r>
        <w:t>Heeft u</w:t>
      </w:r>
      <w:r w:rsidR="00CC1DF7">
        <w:t>w</w:t>
      </w:r>
      <w:r>
        <w:t xml:space="preserve"> </w:t>
      </w:r>
      <w:r w:rsidR="00300E26">
        <w:t xml:space="preserve">ICT </w:t>
      </w:r>
      <w:r>
        <w:t xml:space="preserve">oplossing </w:t>
      </w:r>
      <w:r w:rsidR="00CC1DF7">
        <w:t xml:space="preserve">een </w:t>
      </w:r>
      <w:r w:rsidR="000E0992">
        <w:t>geïntegreerde</w:t>
      </w:r>
      <w:r>
        <w:t xml:space="preserve"> optie </w:t>
      </w:r>
      <w:r w:rsidR="00CA7199">
        <w:t>voor u</w:t>
      </w:r>
      <w:r w:rsidR="00CA7199" w:rsidRPr="00323C61">
        <w:t>itvoeringsondersteuning Participatiewet; ter juiste registratie, berekening en betaalbaar</w:t>
      </w:r>
      <w:r w:rsidR="00C908C8">
        <w:t xml:space="preserve"> </w:t>
      </w:r>
      <w:r w:rsidR="00CA7199" w:rsidRPr="00323C61">
        <w:t xml:space="preserve">stellen van </w:t>
      </w:r>
      <w:r w:rsidR="00CC1DF7">
        <w:t>bijstand</w:t>
      </w:r>
      <w:r w:rsidR="000E0992">
        <w:t>suitkering</w:t>
      </w:r>
      <w:r w:rsidR="00CC1DF7">
        <w:t>.</w:t>
      </w:r>
    </w:p>
    <w:p w:rsidR="00BE5059" w:rsidRDefault="00BE5059" w:rsidP="00BE5059">
      <w:r>
        <w:t>Antwoord:  Ja/Nee</w:t>
      </w:r>
    </w:p>
    <w:p w:rsidR="00300E26" w:rsidRDefault="00300E26" w:rsidP="00300E26">
      <w:pPr>
        <w:ind w:left="357" w:firstLine="708"/>
      </w:pPr>
      <w:r>
        <w:t>Mogelijke toelichting:…………………………………..</w:t>
      </w:r>
    </w:p>
    <w:p w:rsidR="00155BB3" w:rsidRDefault="00155BB3" w:rsidP="00155BB3">
      <w:pPr>
        <w:pStyle w:val="Lijstalinea"/>
        <w:ind w:left="1065"/>
      </w:pPr>
    </w:p>
    <w:p w:rsidR="00155BB3" w:rsidRDefault="00155BB3" w:rsidP="00155BB3">
      <w:pPr>
        <w:pStyle w:val="Lijstalinea"/>
        <w:numPr>
          <w:ilvl w:val="0"/>
          <w:numId w:val="6"/>
        </w:numPr>
      </w:pPr>
      <w:r>
        <w:t xml:space="preserve">Bent u bereid om op </w:t>
      </w:r>
      <w:r w:rsidR="007F1A02">
        <w:t>17</w:t>
      </w:r>
      <w:r w:rsidR="00B54886">
        <w:t xml:space="preserve"> </w:t>
      </w:r>
      <w:r w:rsidR="007F1A02">
        <w:t xml:space="preserve">of 20 mei 2021 </w:t>
      </w:r>
      <w:r>
        <w:t>een presentatie te geven aan de medewerkers van de gemeente Hilversum?</w:t>
      </w:r>
    </w:p>
    <w:p w:rsidR="00155BB3" w:rsidRDefault="00155BB3" w:rsidP="00155BB3">
      <w:r>
        <w:t>Antwoord:  Ja/Nee</w:t>
      </w:r>
    </w:p>
    <w:p w:rsidR="00A10244" w:rsidRDefault="00A10244" w:rsidP="00155BB3"/>
    <w:p w:rsidR="007F2E21" w:rsidRDefault="00BC0519" w:rsidP="00155BB3">
      <w:r>
        <w:t>Heeft u een voorkeur voor een bepaalde datum. De gemeente houdt daar rekening mee, maar kan niet garanderen dat een voorkeur ook kan worden ingewilligd.</w:t>
      </w:r>
    </w:p>
    <w:p w:rsidR="00155BB3" w:rsidRDefault="00155BB3" w:rsidP="00BE5059"/>
    <w:p w:rsidR="00284FDB" w:rsidRDefault="00DB2D6C" w:rsidP="00F2357C">
      <w:r>
        <w:t xml:space="preserve">De gemeente verwacht dat </w:t>
      </w:r>
      <w:r w:rsidR="00AA3E37">
        <w:t>een beknopte beantwoording via het antwoordformulier</w:t>
      </w:r>
      <w:r w:rsidR="00690DAA">
        <w:t xml:space="preserve"> </w:t>
      </w:r>
      <w:r>
        <w:t xml:space="preserve">voldoende moet zijn </w:t>
      </w:r>
      <w:r w:rsidR="00AA3E37">
        <w:t xml:space="preserve">voor het vormen van een goed beeld. </w:t>
      </w:r>
      <w:r w:rsidR="00F2357C">
        <w:t xml:space="preserve"> </w:t>
      </w:r>
      <w:r w:rsidR="00284FDB">
        <w:t>De beantwoording is vormvrij.</w:t>
      </w:r>
      <w:r w:rsidR="00C72A00">
        <w:t xml:space="preserve"> Dat betekent dat het u vrij staat om desgewenst een nadere toelichting op de gegeven antwoorden te verstrekken of aanvullende informatie toe te voegen. Dit is echter niet verplicht. </w:t>
      </w:r>
    </w:p>
    <w:p w:rsidR="00284FDB" w:rsidRDefault="00284FDB" w:rsidP="00F2357C"/>
    <w:p w:rsidR="003002C6" w:rsidRPr="00A10244" w:rsidRDefault="003002C6" w:rsidP="00F2357C">
      <w:pPr>
        <w:rPr>
          <w:i/>
          <w:iCs/>
        </w:rPr>
      </w:pPr>
      <w:r>
        <w:rPr>
          <w:i/>
          <w:iCs/>
        </w:rPr>
        <w:lastRenderedPageBreak/>
        <w:t>Mondelinge toelichting</w:t>
      </w:r>
    </w:p>
    <w:p w:rsidR="00BD3EE3" w:rsidRDefault="00BD3EE3" w:rsidP="00F2357C">
      <w:r>
        <w:t>U mag uitsluitend oplossingen presenteren die nu in gebruik zijn bij andere gemeenten en geen oplossingen die nog ontwikkeld moeten worden.</w:t>
      </w:r>
    </w:p>
    <w:p w:rsidR="00A53BE2" w:rsidRDefault="00A53BE2" w:rsidP="00F2357C"/>
    <w:p w:rsidR="00F2357C" w:rsidRDefault="00F2357C" w:rsidP="00F2357C">
      <w:r>
        <w:t xml:space="preserve">Wij </w:t>
      </w:r>
      <w:r w:rsidR="00A53BE2">
        <w:t xml:space="preserve">stellen op prijs </w:t>
      </w:r>
      <w:r>
        <w:t xml:space="preserve">dat u tijdens de </w:t>
      </w:r>
      <w:r w:rsidR="00A53BE2">
        <w:t xml:space="preserve">mondelinge toelichting </w:t>
      </w:r>
      <w:r w:rsidR="00155BB3">
        <w:t xml:space="preserve">tenminste </w:t>
      </w:r>
      <w:r>
        <w:t>antwoord geeft op de volgende vragen:</w:t>
      </w:r>
    </w:p>
    <w:p w:rsidR="00C25E9A" w:rsidRDefault="00C25E9A" w:rsidP="008E1ABE"/>
    <w:p w:rsidR="00C25E9A" w:rsidRPr="00540C37" w:rsidRDefault="00C25E9A" w:rsidP="00C25E9A">
      <w:pPr>
        <w:pStyle w:val="Lijstalinea"/>
        <w:numPr>
          <w:ilvl w:val="0"/>
          <w:numId w:val="12"/>
        </w:numPr>
      </w:pPr>
      <w:r w:rsidRPr="00540C37">
        <w:t>Hoe ziet het integrale klantbeeld eruit in uw applicatie</w:t>
      </w:r>
      <w:r w:rsidR="00E600CE">
        <w:t>, wat zijn de mogelijkheden</w:t>
      </w:r>
      <w:r w:rsidRPr="00540C37">
        <w:t>?</w:t>
      </w:r>
    </w:p>
    <w:p w:rsidR="00C25E9A" w:rsidRPr="00540C37" w:rsidRDefault="00C25E9A" w:rsidP="00C25E9A">
      <w:pPr>
        <w:pStyle w:val="Lijstalinea"/>
        <w:numPr>
          <w:ilvl w:val="0"/>
          <w:numId w:val="12"/>
        </w:numPr>
      </w:pPr>
      <w:r w:rsidRPr="00540C37">
        <w:t xml:space="preserve">Wat is uw visie op zaakgericht werken </w:t>
      </w:r>
      <w:r w:rsidR="00F8052E" w:rsidRPr="00540C37">
        <w:t>binnen</w:t>
      </w:r>
      <w:r w:rsidRPr="00540C37">
        <w:t xml:space="preserve"> het Sociaal Domein en </w:t>
      </w:r>
      <w:r w:rsidR="00F2357C" w:rsidRPr="00540C37">
        <w:t xml:space="preserve">welke </w:t>
      </w:r>
      <w:r w:rsidR="00300E26">
        <w:t xml:space="preserve">ICT </w:t>
      </w:r>
      <w:r w:rsidRPr="00540C37">
        <w:t xml:space="preserve">oplossing </w:t>
      </w:r>
      <w:r w:rsidR="00F8052E" w:rsidRPr="00540C37">
        <w:t xml:space="preserve">of </w:t>
      </w:r>
      <w:r w:rsidR="00300E26">
        <w:t>al</w:t>
      </w:r>
      <w:r w:rsidR="00F8052E" w:rsidRPr="00540C37">
        <w:t xml:space="preserve">ternatief </w:t>
      </w:r>
      <w:r w:rsidR="00F2357C" w:rsidRPr="00540C37">
        <w:t>heeft u daarvoor</w:t>
      </w:r>
      <w:r w:rsidRPr="00540C37">
        <w:t>?</w:t>
      </w:r>
      <w:r w:rsidR="00E600CE">
        <w:t xml:space="preserve"> Hoe past wettelijke archivering hierin?</w:t>
      </w:r>
    </w:p>
    <w:p w:rsidR="00C25E9A" w:rsidRPr="00540C37" w:rsidRDefault="00FF68DD" w:rsidP="009529DC">
      <w:pPr>
        <w:pStyle w:val="Lijstalinea"/>
        <w:numPr>
          <w:ilvl w:val="0"/>
          <w:numId w:val="12"/>
        </w:numPr>
      </w:pPr>
      <w:r w:rsidRPr="00540C37">
        <w:t xml:space="preserve">Op welke manier ondersteunt uw applicatie </w:t>
      </w:r>
      <w:proofErr w:type="spellStart"/>
      <w:r w:rsidRPr="00540C37">
        <w:t>Self-service</w:t>
      </w:r>
      <w:proofErr w:type="spellEnd"/>
      <w:r w:rsidRPr="00540C37">
        <w:t xml:space="preserve"> door burgers en welke </w:t>
      </w:r>
      <w:r w:rsidR="00C25E9A" w:rsidRPr="00540C37">
        <w:t xml:space="preserve"> voordelen biedt het aan de inwoners en de medewerkers</w:t>
      </w:r>
      <w:r w:rsidR="009529DC" w:rsidRPr="00540C37">
        <w:t xml:space="preserve"> van het Sociaal Domein</w:t>
      </w:r>
      <w:r w:rsidR="00C25E9A" w:rsidRPr="00540C37">
        <w:t>?</w:t>
      </w:r>
    </w:p>
    <w:p w:rsidR="00C25E9A" w:rsidRDefault="00C25E9A" w:rsidP="00C25E9A">
      <w:pPr>
        <w:pStyle w:val="Lijstalinea"/>
        <w:numPr>
          <w:ilvl w:val="0"/>
          <w:numId w:val="12"/>
        </w:numPr>
      </w:pPr>
      <w:r>
        <w:t>Hoe help</w:t>
      </w:r>
      <w:r w:rsidR="00F2357C">
        <w:t>t</w:t>
      </w:r>
      <w:r>
        <w:t xml:space="preserve"> uw applicatie bij het overnemen van gegevens uit externe portalen en bronnen?</w:t>
      </w:r>
    </w:p>
    <w:p w:rsidR="00714E36" w:rsidRDefault="00714E36" w:rsidP="00CA7199">
      <w:pPr>
        <w:pStyle w:val="Lijstalinea"/>
        <w:numPr>
          <w:ilvl w:val="0"/>
          <w:numId w:val="12"/>
        </w:numPr>
      </w:pPr>
      <w:r>
        <w:t xml:space="preserve">Hoe gebruiksvriendelijk is uw oplossing, kunt u schermen </w:t>
      </w:r>
      <w:r w:rsidR="00CA7199">
        <w:t xml:space="preserve">van het proces </w:t>
      </w:r>
      <w:r>
        <w:t xml:space="preserve">laten zien </w:t>
      </w:r>
      <w:r w:rsidR="00CA7199">
        <w:t xml:space="preserve">bij het vastleggen van een verstrekking onder de Jeugdwet? </w:t>
      </w:r>
      <w:r>
        <w:t xml:space="preserve">Welke mogelijkheden heeft uw oplossing voor </w:t>
      </w:r>
      <w:r w:rsidR="006F3F7F">
        <w:t>dashboarden</w:t>
      </w:r>
      <w:r>
        <w:t xml:space="preserve"> (</w:t>
      </w:r>
      <w:r w:rsidR="006F3F7F">
        <w:t xml:space="preserve">incl. </w:t>
      </w:r>
      <w:r>
        <w:t>werkvoorraden) en rapportages? Kunt u dit laten zien?</w:t>
      </w:r>
    </w:p>
    <w:p w:rsidR="00C25E9A" w:rsidRDefault="00C25E9A" w:rsidP="008E1ABE"/>
    <w:p w:rsidR="00CA7199" w:rsidRDefault="00CA7199" w:rsidP="00C908C8">
      <w:pPr>
        <w:pStyle w:val="Kop2"/>
      </w:pPr>
      <w:bookmarkStart w:id="7" w:name="_Toc69725941"/>
      <w:r>
        <w:t>Presentatie</w:t>
      </w:r>
      <w:r w:rsidR="00300E26">
        <w:t xml:space="preserve"> en /of demo</w:t>
      </w:r>
      <w:bookmarkEnd w:id="7"/>
    </w:p>
    <w:p w:rsidR="002534A2" w:rsidRDefault="003002C6" w:rsidP="00C908C8">
      <w:r>
        <w:t>Voor de mondelinge toelichting wordt</w:t>
      </w:r>
      <w:r w:rsidR="00405E9B">
        <w:t xml:space="preserve"> </w:t>
      </w:r>
      <w:r w:rsidR="00C908C8">
        <w:t>2,5</w:t>
      </w:r>
      <w:r w:rsidR="00F2357C">
        <w:t xml:space="preserve"> uur </w:t>
      </w:r>
      <w:r>
        <w:t xml:space="preserve">gereserveerd. </w:t>
      </w:r>
      <w:r w:rsidR="00387267">
        <w:t>D</w:t>
      </w:r>
      <w:r w:rsidR="00F2357C">
        <w:t>eze tijd is inclusief vragen</w:t>
      </w:r>
      <w:r w:rsidR="00300E26">
        <w:t xml:space="preserve"> stellen</w:t>
      </w:r>
      <w:r w:rsidR="00F2357C">
        <w:t xml:space="preserve">. </w:t>
      </w:r>
      <w:r w:rsidR="002534A2">
        <w:t xml:space="preserve">Het gesprek en </w:t>
      </w:r>
      <w:r w:rsidR="00F2357C">
        <w:t>presentatie</w:t>
      </w:r>
      <w:r w:rsidR="00300E26">
        <w:t xml:space="preserve"> en/of demo </w:t>
      </w:r>
      <w:r w:rsidR="00F2357C">
        <w:t xml:space="preserve"> worden gegeven</w:t>
      </w:r>
      <w:r w:rsidR="006F3F7F">
        <w:t xml:space="preserve"> op 17</w:t>
      </w:r>
      <w:r w:rsidR="00B54886">
        <w:t xml:space="preserve"> </w:t>
      </w:r>
      <w:r w:rsidR="006F3F7F">
        <w:t>of 20 mei</w:t>
      </w:r>
      <w:r w:rsidR="002534A2">
        <w:t xml:space="preserve"> en zal in digitale vorm, waarschijnlijk </w:t>
      </w:r>
      <w:r w:rsidR="000732AA">
        <w:t xml:space="preserve">via Microsoft Teams of Zoom </w:t>
      </w:r>
      <w:r w:rsidR="002534A2">
        <w:t xml:space="preserve">plaatsvinden. </w:t>
      </w:r>
    </w:p>
    <w:p w:rsidR="006F3F7F" w:rsidRDefault="006F3F7F" w:rsidP="00C908C8">
      <w:r>
        <w:t xml:space="preserve">De definitieve </w:t>
      </w:r>
      <w:r w:rsidR="00AF3E06">
        <w:t>uitnodiging voor een gesprek en presentatie</w:t>
      </w:r>
      <w:r w:rsidR="00C908C8">
        <w:t xml:space="preserve"> </w:t>
      </w:r>
      <w:r w:rsidR="00F2357C">
        <w:t xml:space="preserve">volgt uiterlijk </w:t>
      </w:r>
      <w:r w:rsidR="00AF3E06">
        <w:t>dinsdag 1</w:t>
      </w:r>
      <w:r w:rsidR="00F2357C">
        <w:t xml:space="preserve">1 </w:t>
      </w:r>
      <w:r w:rsidR="00AF3E06">
        <w:t>mei</w:t>
      </w:r>
      <w:r w:rsidR="00F2357C">
        <w:t xml:space="preserve">. </w:t>
      </w:r>
    </w:p>
    <w:p w:rsidR="00925515" w:rsidRDefault="00925515" w:rsidP="00C908C8"/>
    <w:p w:rsidR="00F2357C" w:rsidRDefault="0034041A">
      <w:r>
        <w:t xml:space="preserve">De uitnodiging en </w:t>
      </w:r>
      <w:r w:rsidR="00CA7199">
        <w:t>de inlogge</w:t>
      </w:r>
      <w:r w:rsidR="00C908C8">
        <w:t>ge</w:t>
      </w:r>
      <w:r w:rsidR="00CA7199">
        <w:t xml:space="preserve">vens </w:t>
      </w:r>
      <w:r w:rsidR="00511A0B">
        <w:t xml:space="preserve">zullen </w:t>
      </w:r>
      <w:r w:rsidR="00CA7199">
        <w:t xml:space="preserve">uiterlijk </w:t>
      </w:r>
      <w:r w:rsidR="00C908C8">
        <w:t>4</w:t>
      </w:r>
      <w:r w:rsidR="00CA7199">
        <w:t xml:space="preserve"> </w:t>
      </w:r>
      <w:r w:rsidR="00232025">
        <w:t>werk</w:t>
      </w:r>
      <w:r w:rsidR="00CA7199">
        <w:t>dagen voor het geplande tijdstip</w:t>
      </w:r>
      <w:r w:rsidR="00511A0B">
        <w:t xml:space="preserve"> via TenderNed worden verstrekt</w:t>
      </w:r>
      <w:r w:rsidR="00232025">
        <w:t>.</w:t>
      </w:r>
    </w:p>
    <w:p w:rsidR="00D00358" w:rsidRDefault="00D00358" w:rsidP="008E1ABE"/>
    <w:p w:rsidR="00E073DA" w:rsidRDefault="00DB2D6C" w:rsidP="00C908C8">
      <w:pPr>
        <w:pStyle w:val="Kop2"/>
        <w:rPr>
          <w:rStyle w:val="Intensievebenadrukking"/>
        </w:rPr>
      </w:pPr>
      <w:bookmarkStart w:id="8" w:name="_Toc69725942"/>
      <w:r>
        <w:rPr>
          <w:rStyle w:val="Intensievebenadrukking"/>
        </w:rPr>
        <w:t>Planning</w:t>
      </w:r>
      <w:bookmarkEnd w:id="8"/>
    </w:p>
    <w:p w:rsidR="00CA7199" w:rsidRDefault="00CA7199" w:rsidP="00CA7199">
      <w:r w:rsidRPr="00496778">
        <w:t xml:space="preserve">In onderstaande tabel is de planning van de marktconsultatieprocedure weergegeven. </w:t>
      </w:r>
      <w:r>
        <w:t xml:space="preserve">De gemeente Hilversum </w:t>
      </w:r>
      <w:r w:rsidRPr="00496778">
        <w:t xml:space="preserve">is gerechtigd om deze tijdsplanning tussentijds aan te passen. </w:t>
      </w:r>
    </w:p>
    <w:p w:rsidR="00CA7199" w:rsidRPr="00C908C8" w:rsidRDefault="00CA7199" w:rsidP="00C908C8"/>
    <w:tbl>
      <w:tblPr>
        <w:tblpPr w:leftFromText="141" w:rightFromText="141" w:vertAnchor="text" w:horzAnchor="margin" w:tblpY="115"/>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99"/>
        <w:gridCol w:w="2381"/>
      </w:tblGrid>
      <w:tr w:rsidR="00E073DA" w:rsidRPr="00857154" w:rsidTr="00E073DA">
        <w:trPr>
          <w:trHeight w:val="467"/>
        </w:trPr>
        <w:tc>
          <w:tcPr>
            <w:tcW w:w="6799" w:type="dxa"/>
            <w:vAlign w:val="center"/>
          </w:tcPr>
          <w:p w:rsidR="00E073DA" w:rsidRPr="00857154" w:rsidRDefault="00E073DA" w:rsidP="00E073DA">
            <w:pPr>
              <w:widowControl w:val="0"/>
              <w:contextualSpacing/>
              <w:rPr>
                <w:rFonts w:cs="Verdana"/>
                <w:sz w:val="20"/>
                <w:szCs w:val="20"/>
              </w:rPr>
            </w:pPr>
            <w:r w:rsidRPr="00857154">
              <w:rPr>
                <w:rFonts w:cs="Verdana"/>
                <w:sz w:val="20"/>
                <w:szCs w:val="20"/>
              </w:rPr>
              <w:t xml:space="preserve">Publiceren marktconsultatie document op TenderNed </w:t>
            </w:r>
          </w:p>
        </w:tc>
        <w:tc>
          <w:tcPr>
            <w:tcW w:w="2381" w:type="dxa"/>
            <w:vAlign w:val="center"/>
          </w:tcPr>
          <w:p w:rsidR="00E073DA" w:rsidRPr="00857154" w:rsidRDefault="00E14343" w:rsidP="00E073DA">
            <w:pPr>
              <w:widowControl w:val="0"/>
              <w:contextualSpacing/>
              <w:rPr>
                <w:rFonts w:cs="Verdana"/>
                <w:sz w:val="20"/>
                <w:szCs w:val="20"/>
              </w:rPr>
            </w:pPr>
            <w:r>
              <w:rPr>
                <w:rFonts w:cs="Verdana"/>
                <w:sz w:val="20"/>
                <w:szCs w:val="20"/>
              </w:rPr>
              <w:t>20 april 2021</w:t>
            </w:r>
          </w:p>
        </w:tc>
      </w:tr>
      <w:tr w:rsidR="00E073DA" w:rsidRPr="00857154" w:rsidTr="00E073DA">
        <w:trPr>
          <w:trHeight w:val="467"/>
        </w:trPr>
        <w:tc>
          <w:tcPr>
            <w:tcW w:w="6799" w:type="dxa"/>
            <w:vAlign w:val="center"/>
          </w:tcPr>
          <w:p w:rsidR="00E073DA" w:rsidRPr="00857154" w:rsidRDefault="00E073DA" w:rsidP="00E073DA">
            <w:pPr>
              <w:widowControl w:val="0"/>
              <w:contextualSpacing/>
              <w:rPr>
                <w:rFonts w:cs="Verdana"/>
                <w:sz w:val="20"/>
                <w:szCs w:val="20"/>
              </w:rPr>
            </w:pPr>
            <w:r w:rsidRPr="00857154">
              <w:rPr>
                <w:rFonts w:cs="Verdana"/>
                <w:sz w:val="20"/>
                <w:szCs w:val="20"/>
              </w:rPr>
              <w:t xml:space="preserve">Sluitingsdatum indienen </w:t>
            </w:r>
            <w:r>
              <w:rPr>
                <w:rFonts w:cs="Verdana"/>
                <w:sz w:val="20"/>
                <w:szCs w:val="20"/>
              </w:rPr>
              <w:t>antwoorden</w:t>
            </w:r>
            <w:r w:rsidRPr="00857154">
              <w:rPr>
                <w:rFonts w:cs="Verdana"/>
                <w:sz w:val="20"/>
                <w:szCs w:val="20"/>
              </w:rPr>
              <w:t xml:space="preserve"> </w:t>
            </w:r>
          </w:p>
        </w:tc>
        <w:tc>
          <w:tcPr>
            <w:tcW w:w="2381" w:type="dxa"/>
            <w:vAlign w:val="center"/>
          </w:tcPr>
          <w:p w:rsidR="00E073DA" w:rsidRPr="00857154" w:rsidRDefault="00E14343" w:rsidP="00E073DA">
            <w:pPr>
              <w:widowControl w:val="0"/>
              <w:contextualSpacing/>
              <w:rPr>
                <w:rFonts w:cs="Verdana"/>
                <w:sz w:val="20"/>
                <w:szCs w:val="20"/>
              </w:rPr>
            </w:pPr>
            <w:r>
              <w:rPr>
                <w:rFonts w:cs="Verdana"/>
                <w:sz w:val="20"/>
                <w:szCs w:val="20"/>
              </w:rPr>
              <w:t>6 mei 2021</w:t>
            </w:r>
          </w:p>
        </w:tc>
      </w:tr>
      <w:tr w:rsidR="00E14343" w:rsidRPr="00857154" w:rsidTr="00E073DA">
        <w:trPr>
          <w:trHeight w:val="467"/>
        </w:trPr>
        <w:tc>
          <w:tcPr>
            <w:tcW w:w="6799" w:type="dxa"/>
            <w:vAlign w:val="center"/>
          </w:tcPr>
          <w:p w:rsidR="00E14343" w:rsidRPr="00857154" w:rsidRDefault="00E14343" w:rsidP="00E073DA">
            <w:pPr>
              <w:widowControl w:val="0"/>
              <w:contextualSpacing/>
              <w:rPr>
                <w:rFonts w:cs="Verdana"/>
                <w:sz w:val="20"/>
                <w:szCs w:val="20"/>
              </w:rPr>
            </w:pPr>
            <w:r>
              <w:rPr>
                <w:rFonts w:cs="Verdana"/>
                <w:sz w:val="20"/>
                <w:szCs w:val="20"/>
              </w:rPr>
              <w:t>Uitnodiging voor mondelinge toelichting / presentatie</w:t>
            </w:r>
          </w:p>
        </w:tc>
        <w:tc>
          <w:tcPr>
            <w:tcW w:w="2381" w:type="dxa"/>
            <w:vAlign w:val="center"/>
          </w:tcPr>
          <w:p w:rsidR="00E14343" w:rsidRDefault="00E14343" w:rsidP="00E073DA">
            <w:pPr>
              <w:widowControl w:val="0"/>
              <w:contextualSpacing/>
              <w:rPr>
                <w:rFonts w:cs="Verdana"/>
                <w:sz w:val="20"/>
                <w:szCs w:val="20"/>
              </w:rPr>
            </w:pPr>
            <w:r>
              <w:rPr>
                <w:rFonts w:cs="Verdana"/>
                <w:sz w:val="20"/>
                <w:szCs w:val="20"/>
              </w:rPr>
              <w:t>11 mei 2021</w:t>
            </w:r>
          </w:p>
        </w:tc>
      </w:tr>
      <w:tr w:rsidR="00E073DA" w:rsidRPr="00857154" w:rsidTr="00E073DA">
        <w:trPr>
          <w:trHeight w:val="467"/>
        </w:trPr>
        <w:tc>
          <w:tcPr>
            <w:tcW w:w="6799" w:type="dxa"/>
            <w:vAlign w:val="center"/>
          </w:tcPr>
          <w:p w:rsidR="00E073DA" w:rsidRPr="00857154" w:rsidRDefault="00E073DA" w:rsidP="00E073DA">
            <w:pPr>
              <w:widowControl w:val="0"/>
              <w:contextualSpacing/>
              <w:rPr>
                <w:rFonts w:cs="Verdana"/>
                <w:sz w:val="20"/>
                <w:szCs w:val="20"/>
              </w:rPr>
            </w:pPr>
            <w:r w:rsidRPr="00857154">
              <w:rPr>
                <w:rFonts w:cs="Verdana"/>
                <w:sz w:val="20"/>
                <w:szCs w:val="20"/>
              </w:rPr>
              <w:t>Dat</w:t>
            </w:r>
            <w:r>
              <w:rPr>
                <w:rFonts w:cs="Verdana"/>
                <w:sz w:val="20"/>
                <w:szCs w:val="20"/>
              </w:rPr>
              <w:t>a</w:t>
            </w:r>
            <w:r w:rsidRPr="00857154">
              <w:rPr>
                <w:rFonts w:cs="Verdana"/>
                <w:sz w:val="20"/>
                <w:szCs w:val="20"/>
              </w:rPr>
              <w:t xml:space="preserve"> voor eventuele mondelinge toelichting</w:t>
            </w:r>
            <w:r w:rsidR="00C25E9A">
              <w:rPr>
                <w:rFonts w:cs="Verdana"/>
                <w:sz w:val="20"/>
                <w:szCs w:val="20"/>
              </w:rPr>
              <w:t xml:space="preserve"> / presentatie</w:t>
            </w:r>
          </w:p>
        </w:tc>
        <w:tc>
          <w:tcPr>
            <w:tcW w:w="2381" w:type="dxa"/>
            <w:vAlign w:val="center"/>
          </w:tcPr>
          <w:p w:rsidR="00E073DA" w:rsidRPr="00857154" w:rsidRDefault="000732AA" w:rsidP="00E073DA">
            <w:pPr>
              <w:widowControl w:val="0"/>
              <w:contextualSpacing/>
              <w:rPr>
                <w:rFonts w:cs="Verdana"/>
                <w:sz w:val="20"/>
                <w:szCs w:val="20"/>
              </w:rPr>
            </w:pPr>
            <w:r>
              <w:rPr>
                <w:rFonts w:cs="Verdana"/>
                <w:sz w:val="20"/>
                <w:szCs w:val="20"/>
              </w:rPr>
              <w:t>17 en 20 mei 2021</w:t>
            </w:r>
          </w:p>
        </w:tc>
      </w:tr>
      <w:tr w:rsidR="00E073DA" w:rsidRPr="00857154" w:rsidTr="00E073DA">
        <w:trPr>
          <w:trHeight w:val="467"/>
        </w:trPr>
        <w:tc>
          <w:tcPr>
            <w:tcW w:w="6799" w:type="dxa"/>
            <w:vAlign w:val="center"/>
          </w:tcPr>
          <w:p w:rsidR="00E073DA" w:rsidRPr="00857154" w:rsidRDefault="00E073DA" w:rsidP="00E073DA">
            <w:pPr>
              <w:widowControl w:val="0"/>
              <w:contextualSpacing/>
              <w:rPr>
                <w:rFonts w:cs="Verdana"/>
                <w:sz w:val="20"/>
                <w:szCs w:val="20"/>
              </w:rPr>
            </w:pPr>
            <w:r w:rsidRPr="00857154">
              <w:rPr>
                <w:rFonts w:cs="Verdana"/>
                <w:sz w:val="20"/>
                <w:szCs w:val="20"/>
              </w:rPr>
              <w:t>Publicatie uitkomst marktconsultatie</w:t>
            </w:r>
          </w:p>
        </w:tc>
        <w:tc>
          <w:tcPr>
            <w:tcW w:w="2381" w:type="dxa"/>
            <w:vAlign w:val="center"/>
          </w:tcPr>
          <w:p w:rsidR="00E073DA" w:rsidRPr="00857154" w:rsidRDefault="00E14343" w:rsidP="00E073DA">
            <w:pPr>
              <w:widowControl w:val="0"/>
              <w:contextualSpacing/>
              <w:rPr>
                <w:rFonts w:cs="Verdana"/>
                <w:sz w:val="20"/>
                <w:szCs w:val="20"/>
              </w:rPr>
            </w:pPr>
            <w:r>
              <w:rPr>
                <w:rFonts w:cs="Verdana"/>
                <w:sz w:val="20"/>
                <w:szCs w:val="20"/>
              </w:rPr>
              <w:t>eind mei 2021</w:t>
            </w:r>
          </w:p>
        </w:tc>
      </w:tr>
    </w:tbl>
    <w:p w:rsidR="00E073DA" w:rsidRPr="005A7872" w:rsidRDefault="00E073DA" w:rsidP="00E073DA">
      <w:pPr>
        <w:spacing w:before="60" w:after="120" w:line="259" w:lineRule="auto"/>
        <w:rPr>
          <w:rStyle w:val="Intensievebenadrukking"/>
        </w:rPr>
      </w:pPr>
    </w:p>
    <w:p w:rsidR="00D00358" w:rsidRDefault="00D00358">
      <w:pPr>
        <w:spacing w:after="160" w:line="259" w:lineRule="auto"/>
      </w:pPr>
    </w:p>
    <w:p w:rsidR="00D00358" w:rsidRDefault="00D00358">
      <w:pPr>
        <w:spacing w:after="160" w:line="259" w:lineRule="auto"/>
        <w:rPr>
          <w:rStyle w:val="Intensievebenadrukking"/>
        </w:rPr>
      </w:pPr>
      <w:r>
        <w:rPr>
          <w:rStyle w:val="Intensievebenadrukking"/>
        </w:rPr>
        <w:br w:type="page"/>
      </w:r>
    </w:p>
    <w:p w:rsidR="00BD3EE3" w:rsidRPr="000732AA" w:rsidRDefault="00BD3EE3" w:rsidP="00A10244">
      <w:pPr>
        <w:pStyle w:val="Kop1"/>
        <w:rPr>
          <w:rStyle w:val="Intensievebenadrukking"/>
          <w:sz w:val="30"/>
          <w:szCs w:val="30"/>
        </w:rPr>
      </w:pPr>
      <w:bookmarkStart w:id="9" w:name="_Toc69725943"/>
      <w:r w:rsidRPr="000732AA">
        <w:rPr>
          <w:rStyle w:val="Intensievebenadrukking"/>
          <w:sz w:val="30"/>
          <w:szCs w:val="30"/>
        </w:rPr>
        <w:lastRenderedPageBreak/>
        <w:t>Antwoorden</w:t>
      </w:r>
      <w:r w:rsidR="00A10244" w:rsidRPr="000732AA">
        <w:rPr>
          <w:rStyle w:val="Intensievebenadrukking"/>
          <w:sz w:val="30"/>
          <w:szCs w:val="30"/>
        </w:rPr>
        <w:t>blad Marktconsultatie Sociaal Domein Gemeente Hilversum</w:t>
      </w:r>
      <w:r w:rsidRPr="000732AA">
        <w:rPr>
          <w:rStyle w:val="Intensievebenadrukking"/>
          <w:sz w:val="30"/>
          <w:szCs w:val="30"/>
        </w:rPr>
        <w:t xml:space="preserve"> </w:t>
      </w:r>
      <w:bookmarkEnd w:id="9"/>
    </w:p>
    <w:p w:rsidR="00BD3EE3" w:rsidRDefault="00BD3EE3" w:rsidP="00BD3EE3"/>
    <w:tbl>
      <w:tblPr>
        <w:tblStyle w:val="Tabelraster"/>
        <w:tblW w:w="0" w:type="auto"/>
        <w:tblLook w:val="04A0" w:firstRow="1" w:lastRow="0" w:firstColumn="1" w:lastColumn="0" w:noHBand="0" w:noVBand="1"/>
      </w:tblPr>
      <w:tblGrid>
        <w:gridCol w:w="2263"/>
        <w:gridCol w:w="1985"/>
        <w:gridCol w:w="4814"/>
      </w:tblGrid>
      <w:tr w:rsidR="00BD3EE3" w:rsidTr="00BD3EE3">
        <w:tc>
          <w:tcPr>
            <w:tcW w:w="2263" w:type="dxa"/>
          </w:tcPr>
          <w:p w:rsidR="00BD3EE3" w:rsidRDefault="00BD3EE3" w:rsidP="00BD3EE3">
            <w:r>
              <w:t>Leverancier</w:t>
            </w:r>
          </w:p>
        </w:tc>
        <w:tc>
          <w:tcPr>
            <w:tcW w:w="1985" w:type="dxa"/>
          </w:tcPr>
          <w:p w:rsidR="00BD3EE3" w:rsidRDefault="00BD3EE3" w:rsidP="00BD3EE3">
            <w:r>
              <w:t>Contactpersoon</w:t>
            </w:r>
          </w:p>
        </w:tc>
        <w:tc>
          <w:tcPr>
            <w:tcW w:w="4814" w:type="dxa"/>
          </w:tcPr>
          <w:p w:rsidR="00BD3EE3" w:rsidRDefault="00BD3EE3" w:rsidP="00BD3EE3">
            <w:r>
              <w:t>Contactgegevens (bijvoorbeeld: telefoon / e-mail)</w:t>
            </w:r>
          </w:p>
        </w:tc>
      </w:tr>
      <w:tr w:rsidR="00BD3EE3" w:rsidTr="00BD3EE3">
        <w:tc>
          <w:tcPr>
            <w:tcW w:w="2263" w:type="dxa"/>
          </w:tcPr>
          <w:p w:rsidR="00BD3EE3" w:rsidRDefault="00BD3EE3" w:rsidP="00BD3EE3"/>
          <w:p w:rsidR="00BD3EE3" w:rsidRDefault="00BD3EE3" w:rsidP="00BD3EE3"/>
          <w:p w:rsidR="00BD3EE3" w:rsidRDefault="00BD3EE3" w:rsidP="00BD3EE3"/>
        </w:tc>
        <w:tc>
          <w:tcPr>
            <w:tcW w:w="1985" w:type="dxa"/>
          </w:tcPr>
          <w:p w:rsidR="00BD3EE3" w:rsidRDefault="00BD3EE3" w:rsidP="00BD3EE3"/>
        </w:tc>
        <w:tc>
          <w:tcPr>
            <w:tcW w:w="4814" w:type="dxa"/>
          </w:tcPr>
          <w:p w:rsidR="00BD3EE3" w:rsidRDefault="00BD3EE3" w:rsidP="00BD3EE3"/>
        </w:tc>
      </w:tr>
    </w:tbl>
    <w:p w:rsidR="00BD3EE3" w:rsidRDefault="00BD3EE3" w:rsidP="00BD3EE3"/>
    <w:p w:rsidR="00BD3EE3" w:rsidRDefault="00EA1955" w:rsidP="00BD3EE3">
      <w:r>
        <w:t>Antwoorden op de gestelde vragen:</w:t>
      </w:r>
    </w:p>
    <w:p w:rsidR="00EA1955" w:rsidRDefault="00EA1955" w:rsidP="00BD3EE3"/>
    <w:p w:rsidR="00BD3EE3" w:rsidRDefault="00BD3EE3" w:rsidP="00BD3EE3">
      <w:pPr>
        <w:pStyle w:val="Lijstalinea"/>
        <w:numPr>
          <w:ilvl w:val="0"/>
          <w:numId w:val="14"/>
        </w:numPr>
      </w:pPr>
      <w:r>
        <w:t xml:space="preserve">Bij hoeveel Nederlandse gemeenten is uw integrale ICT oplossing voor het Sociaal Domein in gebruik? </w:t>
      </w:r>
    </w:p>
    <w:p w:rsidR="00BD3EE3" w:rsidRDefault="00BD3EE3" w:rsidP="00BD3EE3">
      <w:pPr>
        <w:pStyle w:val="Lijstalinea"/>
        <w:ind w:left="1065"/>
      </w:pPr>
      <w:r>
        <w:t>Bij hoeveel gemeenten van 75.000 inwoners of meer, wordt uw integrale oplossing gebruikt?</w:t>
      </w:r>
    </w:p>
    <w:tbl>
      <w:tblPr>
        <w:tblStyle w:val="Tabelraster"/>
        <w:tblW w:w="0" w:type="auto"/>
        <w:tblInd w:w="1065" w:type="dxa"/>
        <w:tblLook w:val="04A0" w:firstRow="1" w:lastRow="0" w:firstColumn="1" w:lastColumn="0" w:noHBand="0" w:noVBand="1"/>
      </w:tblPr>
      <w:tblGrid>
        <w:gridCol w:w="2899"/>
        <w:gridCol w:w="5098"/>
      </w:tblGrid>
      <w:tr w:rsidR="00BD3EE3" w:rsidTr="00BD3EE3">
        <w:tc>
          <w:tcPr>
            <w:tcW w:w="2899" w:type="dxa"/>
          </w:tcPr>
          <w:p w:rsidR="00BD3EE3" w:rsidRDefault="00BD3EE3" w:rsidP="00BD3EE3">
            <w:pPr>
              <w:pStyle w:val="Lijstalinea"/>
              <w:ind w:left="0"/>
            </w:pPr>
            <w:r>
              <w:t xml:space="preserve">Totaal aantal gemeenten: </w:t>
            </w:r>
          </w:p>
        </w:tc>
        <w:tc>
          <w:tcPr>
            <w:tcW w:w="5098" w:type="dxa"/>
          </w:tcPr>
          <w:p w:rsidR="00BD3EE3" w:rsidRDefault="00BD3EE3" w:rsidP="00BD3EE3">
            <w:pPr>
              <w:pStyle w:val="Lijstalinea"/>
              <w:ind w:left="0"/>
            </w:pPr>
            <w:r>
              <w:t>Aantal gemeenten van 75.000 inwoners of meer:</w:t>
            </w:r>
          </w:p>
        </w:tc>
      </w:tr>
      <w:tr w:rsidR="00BD3EE3" w:rsidTr="00BD3EE3">
        <w:tc>
          <w:tcPr>
            <w:tcW w:w="2899" w:type="dxa"/>
          </w:tcPr>
          <w:p w:rsidR="00BD3EE3" w:rsidRDefault="00BD3EE3" w:rsidP="00BD3EE3">
            <w:pPr>
              <w:pStyle w:val="Lijstalinea"/>
              <w:ind w:left="0"/>
            </w:pPr>
          </w:p>
        </w:tc>
        <w:tc>
          <w:tcPr>
            <w:tcW w:w="5098" w:type="dxa"/>
          </w:tcPr>
          <w:p w:rsidR="00BD3EE3" w:rsidRDefault="00BD3EE3" w:rsidP="00BD3EE3">
            <w:pPr>
              <w:pStyle w:val="Lijstalinea"/>
              <w:ind w:left="0"/>
            </w:pPr>
          </w:p>
        </w:tc>
      </w:tr>
    </w:tbl>
    <w:p w:rsidR="00BD3EE3" w:rsidRDefault="00BD3EE3" w:rsidP="00BD3EE3">
      <w:pPr>
        <w:pStyle w:val="Lijstalinea"/>
        <w:ind w:left="1065"/>
      </w:pPr>
    </w:p>
    <w:p w:rsidR="00BD3EE3" w:rsidRDefault="00BD3EE3" w:rsidP="00BD3EE3">
      <w:pPr>
        <w:pStyle w:val="Lijstalinea"/>
        <w:numPr>
          <w:ilvl w:val="0"/>
          <w:numId w:val="14"/>
        </w:numPr>
      </w:pPr>
      <w:r>
        <w:t>Heeft uw applicatie</w:t>
      </w:r>
      <w:r w:rsidR="001C30CE">
        <w:t xml:space="preserve"> de mogelijkheid voor een klant</w:t>
      </w:r>
      <w:r>
        <w:t>portaal en zo ja, voor welke onderdelen?</w:t>
      </w:r>
    </w:p>
    <w:tbl>
      <w:tblPr>
        <w:tblStyle w:val="Tabelraster"/>
        <w:tblW w:w="0" w:type="auto"/>
        <w:tblInd w:w="1065" w:type="dxa"/>
        <w:tblLook w:val="04A0" w:firstRow="1" w:lastRow="0" w:firstColumn="1" w:lastColumn="0" w:noHBand="0" w:noVBand="1"/>
      </w:tblPr>
      <w:tblGrid>
        <w:gridCol w:w="2332"/>
        <w:gridCol w:w="5665"/>
      </w:tblGrid>
      <w:tr w:rsidR="00BD3EE3" w:rsidTr="00BD3EE3">
        <w:tc>
          <w:tcPr>
            <w:tcW w:w="2332" w:type="dxa"/>
          </w:tcPr>
          <w:p w:rsidR="00BD3EE3" w:rsidRDefault="00BD3EE3" w:rsidP="00F8052E">
            <w:pPr>
              <w:pStyle w:val="Lijstalinea"/>
              <w:ind w:left="0"/>
            </w:pPr>
            <w:r>
              <w:t xml:space="preserve">Ja/ Nee </w:t>
            </w:r>
          </w:p>
        </w:tc>
        <w:tc>
          <w:tcPr>
            <w:tcW w:w="5665" w:type="dxa"/>
          </w:tcPr>
          <w:p w:rsidR="00BD3EE3" w:rsidRDefault="00BD3EE3" w:rsidP="00F8052E">
            <w:pPr>
              <w:pStyle w:val="Lijstalinea"/>
              <w:ind w:left="0"/>
            </w:pPr>
            <w:r>
              <w:t>Welke onderdelen</w:t>
            </w:r>
            <w:r w:rsidR="00A10244">
              <w:t>, bijvoorbeeld</w:t>
            </w:r>
          </w:p>
          <w:p w:rsidR="00BD3EE3" w:rsidRDefault="00BD3EE3" w:rsidP="00F8052E">
            <w:pPr>
              <w:pStyle w:val="Lijstalinea"/>
              <w:ind w:left="0"/>
            </w:pPr>
            <w:r>
              <w:t xml:space="preserve">Jeugd en/of WMO en/of </w:t>
            </w:r>
            <w:r w:rsidR="00845747">
              <w:t xml:space="preserve">Algemene bijstand </w:t>
            </w:r>
            <w:r>
              <w:t xml:space="preserve">en/of </w:t>
            </w:r>
            <w:r w:rsidR="00845747">
              <w:t>re-integratie</w:t>
            </w:r>
          </w:p>
        </w:tc>
      </w:tr>
      <w:tr w:rsidR="00BD3EE3" w:rsidTr="00BD3EE3">
        <w:tc>
          <w:tcPr>
            <w:tcW w:w="2332" w:type="dxa"/>
          </w:tcPr>
          <w:p w:rsidR="00BD3EE3" w:rsidRDefault="00BD3EE3" w:rsidP="00F8052E">
            <w:pPr>
              <w:pStyle w:val="Lijstalinea"/>
              <w:ind w:left="0"/>
            </w:pPr>
          </w:p>
        </w:tc>
        <w:tc>
          <w:tcPr>
            <w:tcW w:w="5665" w:type="dxa"/>
          </w:tcPr>
          <w:p w:rsidR="00BD3EE3" w:rsidRDefault="00BD3EE3" w:rsidP="00F8052E">
            <w:pPr>
              <w:pStyle w:val="Lijstalinea"/>
              <w:ind w:left="0"/>
            </w:pPr>
          </w:p>
        </w:tc>
      </w:tr>
    </w:tbl>
    <w:p w:rsidR="00BD3EE3" w:rsidRDefault="00BD3EE3" w:rsidP="00BD3EE3"/>
    <w:p w:rsidR="00BD3EE3" w:rsidRDefault="00BD3EE3" w:rsidP="00BD3EE3"/>
    <w:p w:rsidR="00BD3EE3" w:rsidRDefault="00BD3EE3" w:rsidP="00BD3EE3">
      <w:pPr>
        <w:pStyle w:val="Lijstalinea"/>
        <w:numPr>
          <w:ilvl w:val="0"/>
          <w:numId w:val="14"/>
        </w:numPr>
      </w:pPr>
      <w:r>
        <w:t>Biedt uw applicatie een integraal klantbeeld? Zo ja, voor welke onderdelen?</w:t>
      </w:r>
    </w:p>
    <w:tbl>
      <w:tblPr>
        <w:tblStyle w:val="Tabelraster"/>
        <w:tblW w:w="0" w:type="auto"/>
        <w:tblInd w:w="1065" w:type="dxa"/>
        <w:tblLook w:val="04A0" w:firstRow="1" w:lastRow="0" w:firstColumn="1" w:lastColumn="0" w:noHBand="0" w:noVBand="1"/>
      </w:tblPr>
      <w:tblGrid>
        <w:gridCol w:w="2332"/>
        <w:gridCol w:w="5665"/>
      </w:tblGrid>
      <w:tr w:rsidR="00BD3EE3" w:rsidTr="00F8052E">
        <w:tc>
          <w:tcPr>
            <w:tcW w:w="2332" w:type="dxa"/>
          </w:tcPr>
          <w:p w:rsidR="00BD3EE3" w:rsidRDefault="00BD3EE3" w:rsidP="00F8052E">
            <w:pPr>
              <w:pStyle w:val="Lijstalinea"/>
              <w:ind w:left="0"/>
            </w:pPr>
            <w:r>
              <w:t xml:space="preserve">Ja/ Nee </w:t>
            </w:r>
          </w:p>
        </w:tc>
        <w:tc>
          <w:tcPr>
            <w:tcW w:w="5665" w:type="dxa"/>
          </w:tcPr>
          <w:p w:rsidR="00BD3EE3" w:rsidRDefault="00BD3EE3" w:rsidP="00F8052E">
            <w:pPr>
              <w:pStyle w:val="Lijstalinea"/>
              <w:ind w:left="0"/>
            </w:pPr>
            <w:r>
              <w:t>Welke onderdelen</w:t>
            </w:r>
            <w:r w:rsidR="00A10244">
              <w:t>, bijvoorbeeld</w:t>
            </w:r>
            <w:r>
              <w:t>:</w:t>
            </w:r>
          </w:p>
          <w:p w:rsidR="00BD3EE3" w:rsidRDefault="00BD3EE3" w:rsidP="00845747">
            <w:pPr>
              <w:pStyle w:val="Lijstalinea"/>
              <w:ind w:left="0"/>
            </w:pPr>
            <w:r>
              <w:t xml:space="preserve">Jeugd en/ WMO en/ </w:t>
            </w:r>
            <w:r w:rsidR="00845747">
              <w:t xml:space="preserve">Algemene bijstand </w:t>
            </w:r>
            <w:r>
              <w:t xml:space="preserve">en/ </w:t>
            </w:r>
            <w:r w:rsidR="00845747">
              <w:t>re-integratie</w:t>
            </w:r>
          </w:p>
        </w:tc>
      </w:tr>
      <w:tr w:rsidR="00BD3EE3" w:rsidTr="00F8052E">
        <w:tc>
          <w:tcPr>
            <w:tcW w:w="2332" w:type="dxa"/>
          </w:tcPr>
          <w:p w:rsidR="00BD3EE3" w:rsidRDefault="00BD3EE3" w:rsidP="00F8052E">
            <w:pPr>
              <w:pStyle w:val="Lijstalinea"/>
              <w:ind w:left="0"/>
            </w:pPr>
          </w:p>
        </w:tc>
        <w:tc>
          <w:tcPr>
            <w:tcW w:w="5665" w:type="dxa"/>
          </w:tcPr>
          <w:p w:rsidR="00BD3EE3" w:rsidRDefault="00BD3EE3" w:rsidP="00F8052E">
            <w:pPr>
              <w:pStyle w:val="Lijstalinea"/>
              <w:ind w:left="0"/>
            </w:pPr>
          </w:p>
        </w:tc>
      </w:tr>
    </w:tbl>
    <w:p w:rsidR="00BD3EE3" w:rsidRDefault="00BD3EE3" w:rsidP="00BD3EE3"/>
    <w:p w:rsidR="00BD3EE3" w:rsidRDefault="00BD3EE3" w:rsidP="00BD3EE3"/>
    <w:p w:rsidR="00BD3EE3" w:rsidRDefault="00BD3EE3" w:rsidP="00BD3EE3">
      <w:pPr>
        <w:pStyle w:val="Lijstalinea"/>
        <w:numPr>
          <w:ilvl w:val="0"/>
          <w:numId w:val="14"/>
        </w:numPr>
      </w:pPr>
      <w:r>
        <w:t xml:space="preserve">Biedt uw oplossingen een </w:t>
      </w:r>
      <w:r w:rsidR="00845747">
        <w:t xml:space="preserve">geïntegreerde </w:t>
      </w:r>
      <w:r>
        <w:t xml:space="preserve">documentgenerator waarmee </w:t>
      </w:r>
      <w:r w:rsidR="00845747">
        <w:t xml:space="preserve">documenten </w:t>
      </w:r>
      <w:r>
        <w:t>gemaakt kunnen worden?</w:t>
      </w:r>
      <w:r w:rsidR="001C30CE">
        <w:t xml:space="preserve">   </w:t>
      </w:r>
    </w:p>
    <w:tbl>
      <w:tblPr>
        <w:tblStyle w:val="Tabelraster"/>
        <w:tblW w:w="0" w:type="auto"/>
        <w:tblInd w:w="1065" w:type="dxa"/>
        <w:tblLook w:val="04A0" w:firstRow="1" w:lastRow="0" w:firstColumn="1" w:lastColumn="0" w:noHBand="0" w:noVBand="1"/>
      </w:tblPr>
      <w:tblGrid>
        <w:gridCol w:w="2332"/>
        <w:gridCol w:w="5665"/>
      </w:tblGrid>
      <w:tr w:rsidR="00A10244" w:rsidTr="00A10244">
        <w:tc>
          <w:tcPr>
            <w:tcW w:w="2332" w:type="dxa"/>
          </w:tcPr>
          <w:p w:rsidR="00A10244" w:rsidRDefault="00A10244" w:rsidP="00A10244">
            <w:pPr>
              <w:pStyle w:val="Lijstalinea"/>
              <w:ind w:left="0"/>
            </w:pPr>
            <w:r>
              <w:t xml:space="preserve">Ja/ Nee </w:t>
            </w:r>
          </w:p>
        </w:tc>
        <w:tc>
          <w:tcPr>
            <w:tcW w:w="5665" w:type="dxa"/>
          </w:tcPr>
          <w:p w:rsidR="00A10244" w:rsidRDefault="00A10244" w:rsidP="00A10244">
            <w:pPr>
              <w:pStyle w:val="Lijstalinea"/>
              <w:ind w:left="0"/>
            </w:pPr>
            <w:r>
              <w:t xml:space="preserve">Mogelijke toelichting: </w:t>
            </w:r>
          </w:p>
        </w:tc>
      </w:tr>
      <w:tr w:rsidR="00A10244" w:rsidTr="00A10244">
        <w:tc>
          <w:tcPr>
            <w:tcW w:w="2332" w:type="dxa"/>
          </w:tcPr>
          <w:p w:rsidR="00A10244" w:rsidRDefault="00A10244" w:rsidP="00A10244">
            <w:pPr>
              <w:pStyle w:val="Lijstalinea"/>
              <w:ind w:left="0"/>
            </w:pPr>
          </w:p>
        </w:tc>
        <w:tc>
          <w:tcPr>
            <w:tcW w:w="5665" w:type="dxa"/>
          </w:tcPr>
          <w:p w:rsidR="00A10244" w:rsidRDefault="00A10244" w:rsidP="00A10244">
            <w:pPr>
              <w:pStyle w:val="Lijstalinea"/>
              <w:ind w:left="0"/>
            </w:pPr>
          </w:p>
        </w:tc>
      </w:tr>
    </w:tbl>
    <w:p w:rsidR="00A10244" w:rsidRDefault="00A10244" w:rsidP="00BD3EE3"/>
    <w:p w:rsidR="00A10244" w:rsidRDefault="00A10244" w:rsidP="00BD3EE3"/>
    <w:p w:rsidR="00BD3EE3" w:rsidRDefault="00BD3EE3" w:rsidP="00BD3EE3">
      <w:pPr>
        <w:pStyle w:val="Lijstalinea"/>
        <w:numPr>
          <w:ilvl w:val="0"/>
          <w:numId w:val="14"/>
        </w:numPr>
      </w:pPr>
      <w:r>
        <w:t>Heeft u</w:t>
      </w:r>
      <w:r w:rsidR="000E0992">
        <w:t>w</w:t>
      </w:r>
      <w:r>
        <w:t xml:space="preserve"> oplossing </w:t>
      </w:r>
      <w:r w:rsidR="000E0992">
        <w:t>een</w:t>
      </w:r>
      <w:r w:rsidR="001C30CE">
        <w:t xml:space="preserve"> geïntegreerd</w:t>
      </w:r>
      <w:r w:rsidR="000E0992">
        <w:t>e</w:t>
      </w:r>
      <w:r>
        <w:t xml:space="preserve"> </w:t>
      </w:r>
      <w:r w:rsidR="001C30CE">
        <w:t>module</w:t>
      </w:r>
      <w:r w:rsidR="000E0992">
        <w:t xml:space="preserve"> om de</w:t>
      </w:r>
      <w:r w:rsidR="001C30CE">
        <w:t xml:space="preserve"> </w:t>
      </w:r>
      <w:r w:rsidR="00845747">
        <w:t>voor u</w:t>
      </w:r>
      <w:r w:rsidR="00845747" w:rsidRPr="00323C61">
        <w:t>itvoeringsondersteuning Participatiewet; ter juiste registratie, berekening en betaalbaar</w:t>
      </w:r>
      <w:r w:rsidR="00B54886">
        <w:t xml:space="preserve"> </w:t>
      </w:r>
      <w:r w:rsidR="00845747" w:rsidRPr="00323C61">
        <w:t>stellen van</w:t>
      </w:r>
      <w:r w:rsidR="00845747">
        <w:t xml:space="preserve"> </w:t>
      </w:r>
      <w:r w:rsidR="00B54886">
        <w:t>bijstandsuitkeringen</w:t>
      </w:r>
      <w:r w:rsidR="000E0992">
        <w:t>?</w:t>
      </w:r>
    </w:p>
    <w:tbl>
      <w:tblPr>
        <w:tblStyle w:val="Tabelraster"/>
        <w:tblW w:w="0" w:type="auto"/>
        <w:tblInd w:w="1065" w:type="dxa"/>
        <w:tblLook w:val="04A0" w:firstRow="1" w:lastRow="0" w:firstColumn="1" w:lastColumn="0" w:noHBand="0" w:noVBand="1"/>
      </w:tblPr>
      <w:tblGrid>
        <w:gridCol w:w="2332"/>
        <w:gridCol w:w="5665"/>
      </w:tblGrid>
      <w:tr w:rsidR="00A10244" w:rsidTr="00A10244">
        <w:tc>
          <w:tcPr>
            <w:tcW w:w="2332" w:type="dxa"/>
          </w:tcPr>
          <w:p w:rsidR="00A10244" w:rsidRDefault="00A10244" w:rsidP="00A10244">
            <w:pPr>
              <w:pStyle w:val="Lijstalinea"/>
              <w:ind w:left="0"/>
            </w:pPr>
            <w:r>
              <w:t xml:space="preserve">Ja/ Nee </w:t>
            </w:r>
          </w:p>
        </w:tc>
        <w:tc>
          <w:tcPr>
            <w:tcW w:w="5665" w:type="dxa"/>
          </w:tcPr>
          <w:p w:rsidR="00A10244" w:rsidRDefault="00A10244" w:rsidP="00A10244">
            <w:pPr>
              <w:pStyle w:val="Lijstalinea"/>
              <w:ind w:left="0"/>
            </w:pPr>
            <w:r>
              <w:t xml:space="preserve">Mogelijke toelichting: </w:t>
            </w:r>
          </w:p>
        </w:tc>
      </w:tr>
      <w:tr w:rsidR="00A10244" w:rsidTr="00A10244">
        <w:tc>
          <w:tcPr>
            <w:tcW w:w="2332" w:type="dxa"/>
          </w:tcPr>
          <w:p w:rsidR="00A10244" w:rsidRDefault="00A10244" w:rsidP="00A10244">
            <w:pPr>
              <w:pStyle w:val="Lijstalinea"/>
              <w:ind w:left="0"/>
            </w:pPr>
          </w:p>
        </w:tc>
        <w:tc>
          <w:tcPr>
            <w:tcW w:w="5665" w:type="dxa"/>
          </w:tcPr>
          <w:p w:rsidR="00A10244" w:rsidRDefault="00A10244" w:rsidP="00A10244">
            <w:pPr>
              <w:pStyle w:val="Lijstalinea"/>
              <w:ind w:left="0"/>
            </w:pPr>
          </w:p>
        </w:tc>
      </w:tr>
    </w:tbl>
    <w:p w:rsidR="00A10244" w:rsidRDefault="00A10244" w:rsidP="00A10244">
      <w:pPr>
        <w:pStyle w:val="Lijstalinea"/>
        <w:ind w:left="1065"/>
      </w:pPr>
    </w:p>
    <w:p w:rsidR="00BD3EE3" w:rsidRDefault="00BD3EE3" w:rsidP="00BD3EE3">
      <w:pPr>
        <w:pStyle w:val="Lijstalinea"/>
        <w:ind w:left="1065"/>
      </w:pPr>
    </w:p>
    <w:p w:rsidR="00BD3EE3" w:rsidRDefault="00BD3EE3" w:rsidP="00BD3EE3">
      <w:pPr>
        <w:pStyle w:val="Lijstalinea"/>
        <w:numPr>
          <w:ilvl w:val="0"/>
          <w:numId w:val="14"/>
        </w:numPr>
      </w:pPr>
      <w:r>
        <w:t xml:space="preserve">Bent u bereid om op </w:t>
      </w:r>
      <w:r w:rsidR="000E0992">
        <w:t>17</w:t>
      </w:r>
      <w:r w:rsidR="00B54886">
        <w:t xml:space="preserve"> </w:t>
      </w:r>
      <w:r w:rsidR="000E0992">
        <w:t>of 20 mei 2021</w:t>
      </w:r>
      <w:r>
        <w:t xml:space="preserve"> een presentatie te geven aan de medewerkers van de gemeente Hilversum?</w:t>
      </w:r>
    </w:p>
    <w:tbl>
      <w:tblPr>
        <w:tblStyle w:val="Tabelraster"/>
        <w:tblW w:w="0" w:type="auto"/>
        <w:tblInd w:w="1065" w:type="dxa"/>
        <w:tblLook w:val="04A0" w:firstRow="1" w:lastRow="0" w:firstColumn="1" w:lastColumn="0" w:noHBand="0" w:noVBand="1"/>
      </w:tblPr>
      <w:tblGrid>
        <w:gridCol w:w="2332"/>
        <w:gridCol w:w="5665"/>
      </w:tblGrid>
      <w:tr w:rsidR="00A10244" w:rsidTr="00A10244">
        <w:tc>
          <w:tcPr>
            <w:tcW w:w="2332" w:type="dxa"/>
          </w:tcPr>
          <w:p w:rsidR="00A10244" w:rsidRDefault="00A10244" w:rsidP="00A10244">
            <w:pPr>
              <w:pStyle w:val="Lijstalinea"/>
              <w:ind w:left="0"/>
            </w:pPr>
            <w:r>
              <w:t xml:space="preserve">Ja/ Nee </w:t>
            </w:r>
          </w:p>
        </w:tc>
        <w:tc>
          <w:tcPr>
            <w:tcW w:w="5665" w:type="dxa"/>
          </w:tcPr>
          <w:p w:rsidR="00A10244" w:rsidRDefault="00A10244" w:rsidP="00A10244">
            <w:r>
              <w:t>Uw eventuele voorkeursdatum is:</w:t>
            </w:r>
          </w:p>
        </w:tc>
      </w:tr>
      <w:tr w:rsidR="00A10244" w:rsidTr="00A10244">
        <w:tc>
          <w:tcPr>
            <w:tcW w:w="2332" w:type="dxa"/>
          </w:tcPr>
          <w:p w:rsidR="00A10244" w:rsidRDefault="00A10244" w:rsidP="00A10244">
            <w:pPr>
              <w:pStyle w:val="Lijstalinea"/>
              <w:ind w:left="0"/>
            </w:pPr>
          </w:p>
        </w:tc>
        <w:tc>
          <w:tcPr>
            <w:tcW w:w="5665" w:type="dxa"/>
          </w:tcPr>
          <w:p w:rsidR="00A10244" w:rsidRDefault="00A10244" w:rsidP="00A10244">
            <w:pPr>
              <w:pStyle w:val="Lijstalinea"/>
              <w:ind w:left="0"/>
            </w:pPr>
          </w:p>
        </w:tc>
      </w:tr>
    </w:tbl>
    <w:p w:rsidR="00FF68DD" w:rsidRDefault="00FF68DD" w:rsidP="000732AA"/>
    <w:sectPr w:rsidR="00FF68DD" w:rsidSect="002A0AD2">
      <w:headerReference w:type="default" r:id="rId9"/>
      <w:footerReference w:type="default" r:id="rId10"/>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A885" w16cex:dateUtc="2021-04-14T15:44:00Z"/>
  <w16cex:commentExtensible w16cex:durableId="2423280C" w16cex:dateUtc="2021-04-15T19: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F555EE" w16cid:durableId="2421A885"/>
  <w16cid:commentId w16cid:paraId="698B99B5" w16cid:durableId="242328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E2F" w:rsidRDefault="00796E2F" w:rsidP="002A0AD2">
      <w:r>
        <w:separator/>
      </w:r>
    </w:p>
  </w:endnote>
  <w:endnote w:type="continuationSeparator" w:id="0">
    <w:p w:rsidR="00796E2F" w:rsidRDefault="00796E2F" w:rsidP="002A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9656234"/>
      <w:docPartObj>
        <w:docPartGallery w:val="Page Numbers (Bottom of Page)"/>
        <w:docPartUnique/>
      </w:docPartObj>
    </w:sdtPr>
    <w:sdtEndPr/>
    <w:sdtContent>
      <w:p w:rsidR="00A10244" w:rsidRPr="006B441E" w:rsidRDefault="00A10244" w:rsidP="002A0AD2"/>
      <w:p w:rsidR="00A10244" w:rsidRPr="005579A7" w:rsidRDefault="00A10244" w:rsidP="002A0AD2">
        <w:pPr>
          <w:pStyle w:val="Voettekst"/>
          <w:pBdr>
            <w:top w:val="single" w:sz="4" w:space="1" w:color="auto"/>
          </w:pBdr>
          <w:tabs>
            <w:tab w:val="clear" w:pos="4536"/>
            <w:tab w:val="clear" w:pos="9072"/>
            <w:tab w:val="center" w:pos="3969"/>
            <w:tab w:val="left" w:pos="489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 xml:space="preserve">Uitnodiging Marktconsultatie Sociaal </w:t>
        </w:r>
        <w:r w:rsidR="00387A04">
          <w:rPr>
            <w:noProof/>
            <w:sz w:val="18"/>
            <w:szCs w:val="18"/>
          </w:rPr>
          <w:t>D</w:t>
        </w:r>
        <w:r>
          <w:rPr>
            <w:noProof/>
            <w:sz w:val="18"/>
            <w:szCs w:val="18"/>
          </w:rPr>
          <w:t xml:space="preserve">omein </w:t>
        </w:r>
        <w:r>
          <w:rPr>
            <w:sz w:val="18"/>
            <w:szCs w:val="18"/>
          </w:rPr>
          <w:fldChar w:fldCharType="end"/>
        </w:r>
        <w:r w:rsidRPr="005579A7">
          <w:rPr>
            <w:sz w:val="18"/>
            <w:szCs w:val="18"/>
          </w:rPr>
          <w:tab/>
        </w:r>
        <w:r>
          <w:rPr>
            <w:sz w:val="18"/>
            <w:szCs w:val="18"/>
          </w:rPr>
          <w:tab/>
        </w:r>
        <w:r w:rsidRPr="005579A7">
          <w:rPr>
            <w:sz w:val="18"/>
            <w:szCs w:val="18"/>
          </w:rPr>
          <w:tab/>
        </w:r>
        <w:r>
          <w:rPr>
            <w:sz w:val="18"/>
            <w:szCs w:val="18"/>
          </w:rPr>
          <w:tab/>
          <w:t xml:space="preserve">                 </w:t>
        </w:r>
        <w:r>
          <w:rPr>
            <w:sz w:val="18"/>
            <w:szCs w:val="18"/>
          </w:rPr>
          <w:tab/>
        </w:r>
        <w:r>
          <w:rPr>
            <w:sz w:val="18"/>
            <w:szCs w:val="18"/>
          </w:rPr>
          <w:tab/>
        </w:r>
        <w:r>
          <w:rPr>
            <w:sz w:val="18"/>
            <w:szCs w:val="18"/>
          </w:rPr>
          <w:tab/>
          <w:t xml:space="preserve">     </w:t>
        </w:r>
        <w:r w:rsidRPr="005579A7">
          <w:rPr>
            <w:sz w:val="18"/>
            <w:szCs w:val="18"/>
          </w:rPr>
          <w:t xml:space="preserve">Pagina </w:t>
        </w:r>
        <w:r w:rsidRPr="005579A7">
          <w:rPr>
            <w:b/>
            <w:sz w:val="18"/>
            <w:szCs w:val="18"/>
          </w:rPr>
          <w:fldChar w:fldCharType="begin"/>
        </w:r>
        <w:r w:rsidRPr="005579A7">
          <w:rPr>
            <w:b/>
            <w:sz w:val="18"/>
            <w:szCs w:val="18"/>
          </w:rPr>
          <w:instrText>PAGE  \* Arabic  \* MERGEFORMAT</w:instrText>
        </w:r>
        <w:r w:rsidRPr="005579A7">
          <w:rPr>
            <w:b/>
            <w:sz w:val="18"/>
            <w:szCs w:val="18"/>
          </w:rPr>
          <w:fldChar w:fldCharType="separate"/>
        </w:r>
        <w:r w:rsidR="007670C2">
          <w:rPr>
            <w:b/>
            <w:noProof/>
            <w:sz w:val="18"/>
            <w:szCs w:val="18"/>
          </w:rPr>
          <w:t>6</w:t>
        </w:r>
        <w:r w:rsidRPr="005579A7">
          <w:rPr>
            <w:b/>
            <w:sz w:val="18"/>
            <w:szCs w:val="18"/>
          </w:rPr>
          <w:fldChar w:fldCharType="end"/>
        </w:r>
        <w:r w:rsidRPr="005579A7">
          <w:rPr>
            <w:sz w:val="18"/>
            <w:szCs w:val="18"/>
          </w:rPr>
          <w:t xml:space="preserve"> van </w:t>
        </w:r>
        <w:r w:rsidRPr="005579A7">
          <w:rPr>
            <w:sz w:val="18"/>
            <w:szCs w:val="18"/>
          </w:rPr>
          <w:fldChar w:fldCharType="begin"/>
        </w:r>
        <w:r w:rsidRPr="005579A7">
          <w:rPr>
            <w:sz w:val="18"/>
            <w:szCs w:val="18"/>
          </w:rPr>
          <w:instrText>NUMPAGES  \* Arabic  \* MERGEFORMAT</w:instrText>
        </w:r>
        <w:r w:rsidRPr="005579A7">
          <w:rPr>
            <w:sz w:val="18"/>
            <w:szCs w:val="18"/>
          </w:rPr>
          <w:fldChar w:fldCharType="separate"/>
        </w:r>
        <w:r w:rsidR="007670C2" w:rsidRPr="007670C2">
          <w:rPr>
            <w:b/>
            <w:noProof/>
            <w:sz w:val="18"/>
            <w:szCs w:val="18"/>
          </w:rPr>
          <w:t>8</w:t>
        </w:r>
        <w:r w:rsidRPr="005579A7">
          <w:rPr>
            <w:b/>
            <w:noProof/>
            <w:sz w:val="18"/>
            <w:szCs w:val="18"/>
          </w:rPr>
          <w:fldChar w:fldCharType="end"/>
        </w:r>
      </w:p>
      <w:p w:rsidR="00A10244" w:rsidRDefault="007670C2" w:rsidP="002A0AD2">
        <w:pPr>
          <w:pStyle w:val="Voettekst"/>
        </w:pPr>
      </w:p>
    </w:sdtContent>
  </w:sdt>
  <w:p w:rsidR="00A10244" w:rsidRDefault="00A1024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E2F" w:rsidRDefault="00796E2F" w:rsidP="002A0AD2">
      <w:r>
        <w:separator/>
      </w:r>
    </w:p>
  </w:footnote>
  <w:footnote w:type="continuationSeparator" w:id="0">
    <w:p w:rsidR="00796E2F" w:rsidRDefault="00796E2F" w:rsidP="002A0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244" w:rsidRDefault="00A10244" w:rsidP="0059459E">
    <w:pPr>
      <w:pStyle w:val="Koptekst"/>
      <w:pBdr>
        <w:bottom w:val="single" w:sz="4" w:space="1" w:color="auto"/>
      </w:pBdr>
      <w:tabs>
        <w:tab w:val="clear" w:pos="4536"/>
        <w:tab w:val="clear" w:pos="9072"/>
        <w:tab w:val="left" w:pos="3330"/>
      </w:tabs>
    </w:pPr>
    <w:r>
      <w:rPr>
        <w:noProof/>
        <w:lang w:eastAsia="nl-NL"/>
      </w:rPr>
      <w:drawing>
        <wp:inline distT="0" distB="0" distL="0" distR="0" wp14:anchorId="1E3B29A3" wp14:editId="5EB91713">
          <wp:extent cx="1795145" cy="48006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pic:cNvPicPr/>
                </pic:nvPicPr>
                <pic:blipFill>
                  <a:blip r:embed="rId1">
                    <a:extLst>
                      <a:ext uri="{28A0092B-C50C-407E-A947-70E740481C1C}">
                        <a14:useLocalDpi xmlns:a14="http://schemas.microsoft.com/office/drawing/2010/main" val="0"/>
                      </a:ext>
                    </a:extLst>
                  </a:blip>
                  <a:stretch>
                    <a:fillRect/>
                  </a:stretch>
                </pic:blipFill>
                <pic:spPr>
                  <a:xfrm>
                    <a:off x="0" y="0"/>
                    <a:ext cx="1795145" cy="480060"/>
                  </a:xfrm>
                  <a:prstGeom prst="rect">
                    <a:avLst/>
                  </a:prstGeom>
                </pic:spPr>
              </pic:pic>
            </a:graphicData>
          </a:graphic>
        </wp:inline>
      </w:drawing>
    </w:r>
    <w:r>
      <w:tab/>
    </w:r>
  </w:p>
  <w:p w:rsidR="00A10244" w:rsidRDefault="00A10244">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83848"/>
    <w:multiLevelType w:val="hybridMultilevel"/>
    <w:tmpl w:val="D3480CB0"/>
    <w:lvl w:ilvl="0" w:tplc="04130003">
      <w:start w:val="1"/>
      <w:numFmt w:val="bullet"/>
      <w:lvlText w:val="o"/>
      <w:lvlJc w:val="left"/>
      <w:pPr>
        <w:ind w:left="1440" w:hanging="360"/>
      </w:pPr>
      <w:rPr>
        <w:rFonts w:ascii="Courier New" w:hAnsi="Courier New" w:cs="Courier New" w:hint="default"/>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114D708B"/>
    <w:multiLevelType w:val="hybridMultilevel"/>
    <w:tmpl w:val="AA0C418A"/>
    <w:lvl w:ilvl="0" w:tplc="9E56C090">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D2967EB"/>
    <w:multiLevelType w:val="hybridMultilevel"/>
    <w:tmpl w:val="CB44736C"/>
    <w:lvl w:ilvl="0" w:tplc="9E56C090">
      <w:numFmt w:val="bullet"/>
      <w:lvlText w:val="-"/>
      <w:lvlJc w:val="left"/>
      <w:pPr>
        <w:ind w:left="1800" w:hanging="360"/>
      </w:pPr>
      <w:rPr>
        <w:rFonts w:ascii="Calibri" w:eastAsiaTheme="minorHAnsi" w:hAnsi="Calibri" w:cs="Calibri"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3" w15:restartNumberingAfterBreak="0">
    <w:nsid w:val="3D0D6379"/>
    <w:multiLevelType w:val="hybridMultilevel"/>
    <w:tmpl w:val="F2600C50"/>
    <w:lvl w:ilvl="0" w:tplc="9E56C090">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EB4332D"/>
    <w:multiLevelType w:val="hybridMultilevel"/>
    <w:tmpl w:val="E60AB44A"/>
    <w:lvl w:ilvl="0" w:tplc="5022BE74">
      <w:start w:val="1"/>
      <w:numFmt w:val="decimal"/>
      <w:lvlText w:val="%1."/>
      <w:lvlJc w:val="left"/>
      <w:pPr>
        <w:ind w:left="284" w:hanging="284"/>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F2239CC"/>
    <w:multiLevelType w:val="hybridMultilevel"/>
    <w:tmpl w:val="DCA4261A"/>
    <w:lvl w:ilvl="0" w:tplc="716E2AA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F4619E6"/>
    <w:multiLevelType w:val="hybridMultilevel"/>
    <w:tmpl w:val="25C450A4"/>
    <w:lvl w:ilvl="0" w:tplc="3698C758">
      <w:start w:val="1"/>
      <w:numFmt w:val="decimal"/>
      <w:lvlText w:val="%1."/>
      <w:lvlJc w:val="left"/>
      <w:pPr>
        <w:ind w:left="1065" w:hanging="705"/>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8F91D0E"/>
    <w:multiLevelType w:val="hybridMultilevel"/>
    <w:tmpl w:val="25C450A4"/>
    <w:lvl w:ilvl="0" w:tplc="3698C75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A5F45DB"/>
    <w:multiLevelType w:val="hybridMultilevel"/>
    <w:tmpl w:val="D5501C8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607F2556"/>
    <w:multiLevelType w:val="hybridMultilevel"/>
    <w:tmpl w:val="1B784AE4"/>
    <w:lvl w:ilvl="0" w:tplc="3698C75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C7C1725"/>
    <w:multiLevelType w:val="hybridMultilevel"/>
    <w:tmpl w:val="E60AB44A"/>
    <w:lvl w:ilvl="0" w:tplc="5022BE74">
      <w:start w:val="1"/>
      <w:numFmt w:val="decimal"/>
      <w:lvlText w:val="%1."/>
      <w:lvlJc w:val="left"/>
      <w:pPr>
        <w:ind w:left="284" w:hanging="284"/>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03D2F15"/>
    <w:multiLevelType w:val="hybridMultilevel"/>
    <w:tmpl w:val="F6A22DD6"/>
    <w:lvl w:ilvl="0" w:tplc="9E56C090">
      <w:numFmt w:val="bullet"/>
      <w:lvlText w:val="-"/>
      <w:lvlJc w:val="left"/>
      <w:pPr>
        <w:ind w:left="1440" w:hanging="360"/>
      </w:pPr>
      <w:rPr>
        <w:rFonts w:ascii="Calibri" w:eastAsiaTheme="minorHAnsi" w:hAnsi="Calibri" w:cs="Calibr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2" w15:restartNumberingAfterBreak="0">
    <w:nsid w:val="74C32677"/>
    <w:multiLevelType w:val="hybridMultilevel"/>
    <w:tmpl w:val="25C450A4"/>
    <w:lvl w:ilvl="0" w:tplc="3698C75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7430FCE"/>
    <w:multiLevelType w:val="hybridMultilevel"/>
    <w:tmpl w:val="0296A90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EA54893"/>
    <w:multiLevelType w:val="hybridMultilevel"/>
    <w:tmpl w:val="25C450A4"/>
    <w:lvl w:ilvl="0" w:tplc="3698C75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2"/>
  </w:num>
  <w:num w:numId="3">
    <w:abstractNumId w:val="11"/>
  </w:num>
  <w:num w:numId="4">
    <w:abstractNumId w:val="0"/>
  </w:num>
  <w:num w:numId="5">
    <w:abstractNumId w:val="13"/>
  </w:num>
  <w:num w:numId="6">
    <w:abstractNumId w:val="12"/>
  </w:num>
  <w:num w:numId="7">
    <w:abstractNumId w:val="9"/>
  </w:num>
  <w:num w:numId="8">
    <w:abstractNumId w:val="4"/>
  </w:num>
  <w:num w:numId="9">
    <w:abstractNumId w:val="8"/>
  </w:num>
  <w:num w:numId="10">
    <w:abstractNumId w:val="10"/>
  </w:num>
  <w:num w:numId="11">
    <w:abstractNumId w:val="1"/>
  </w:num>
  <w:num w:numId="12">
    <w:abstractNumId w:val="6"/>
  </w:num>
  <w:num w:numId="13">
    <w:abstractNumId w:val="7"/>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B9F"/>
    <w:rsid w:val="00021A8D"/>
    <w:rsid w:val="000732AA"/>
    <w:rsid w:val="00085490"/>
    <w:rsid w:val="000D357A"/>
    <w:rsid w:val="000E0992"/>
    <w:rsid w:val="001245D9"/>
    <w:rsid w:val="00132160"/>
    <w:rsid w:val="001503BD"/>
    <w:rsid w:val="00152BDA"/>
    <w:rsid w:val="00155BB3"/>
    <w:rsid w:val="001C30CE"/>
    <w:rsid w:val="001E2D99"/>
    <w:rsid w:val="00215615"/>
    <w:rsid w:val="00232025"/>
    <w:rsid w:val="002534A2"/>
    <w:rsid w:val="00274A83"/>
    <w:rsid w:val="002772E5"/>
    <w:rsid w:val="00284C19"/>
    <w:rsid w:val="00284FDB"/>
    <w:rsid w:val="00292804"/>
    <w:rsid w:val="002A0AD2"/>
    <w:rsid w:val="002B39A8"/>
    <w:rsid w:val="002C0F0A"/>
    <w:rsid w:val="002F3998"/>
    <w:rsid w:val="003002C6"/>
    <w:rsid w:val="00300A23"/>
    <w:rsid w:val="00300E26"/>
    <w:rsid w:val="0033034E"/>
    <w:rsid w:val="0034041A"/>
    <w:rsid w:val="00361A25"/>
    <w:rsid w:val="00387267"/>
    <w:rsid w:val="00387A04"/>
    <w:rsid w:val="00392A18"/>
    <w:rsid w:val="00395F19"/>
    <w:rsid w:val="00397F9C"/>
    <w:rsid w:val="003B4EAA"/>
    <w:rsid w:val="003C10E9"/>
    <w:rsid w:val="003C78DB"/>
    <w:rsid w:val="003E4524"/>
    <w:rsid w:val="003E5205"/>
    <w:rsid w:val="003E69F6"/>
    <w:rsid w:val="00405E9B"/>
    <w:rsid w:val="004140A9"/>
    <w:rsid w:val="00420D52"/>
    <w:rsid w:val="00443B9F"/>
    <w:rsid w:val="0044700B"/>
    <w:rsid w:val="00487344"/>
    <w:rsid w:val="004C1689"/>
    <w:rsid w:val="004D27FB"/>
    <w:rsid w:val="00504353"/>
    <w:rsid w:val="00510FF7"/>
    <w:rsid w:val="00511A0B"/>
    <w:rsid w:val="005214C1"/>
    <w:rsid w:val="00540C37"/>
    <w:rsid w:val="00553090"/>
    <w:rsid w:val="0059459E"/>
    <w:rsid w:val="005A3E14"/>
    <w:rsid w:val="005A3ED8"/>
    <w:rsid w:val="005A7872"/>
    <w:rsid w:val="005B6172"/>
    <w:rsid w:val="00604895"/>
    <w:rsid w:val="006353F7"/>
    <w:rsid w:val="006355F1"/>
    <w:rsid w:val="00643D3A"/>
    <w:rsid w:val="00690DAA"/>
    <w:rsid w:val="006E3603"/>
    <w:rsid w:val="006F3F7F"/>
    <w:rsid w:val="00714E36"/>
    <w:rsid w:val="0073237E"/>
    <w:rsid w:val="00756BBD"/>
    <w:rsid w:val="007670C2"/>
    <w:rsid w:val="007771C8"/>
    <w:rsid w:val="00796E2F"/>
    <w:rsid w:val="007A663E"/>
    <w:rsid w:val="007B08E1"/>
    <w:rsid w:val="007E5EBE"/>
    <w:rsid w:val="007F1A02"/>
    <w:rsid w:val="007F2E21"/>
    <w:rsid w:val="00802813"/>
    <w:rsid w:val="0081192B"/>
    <w:rsid w:val="00821D2C"/>
    <w:rsid w:val="00845747"/>
    <w:rsid w:val="008466DC"/>
    <w:rsid w:val="00875434"/>
    <w:rsid w:val="00883671"/>
    <w:rsid w:val="008A612E"/>
    <w:rsid w:val="008E1ABE"/>
    <w:rsid w:val="0090420A"/>
    <w:rsid w:val="009200ED"/>
    <w:rsid w:val="00925515"/>
    <w:rsid w:val="00932D24"/>
    <w:rsid w:val="009512D9"/>
    <w:rsid w:val="009529DC"/>
    <w:rsid w:val="009C0CF3"/>
    <w:rsid w:val="009D7E32"/>
    <w:rsid w:val="009E1D4B"/>
    <w:rsid w:val="00A02F87"/>
    <w:rsid w:val="00A10244"/>
    <w:rsid w:val="00A14320"/>
    <w:rsid w:val="00A249D9"/>
    <w:rsid w:val="00A30527"/>
    <w:rsid w:val="00A53BE2"/>
    <w:rsid w:val="00AA3E37"/>
    <w:rsid w:val="00AB7B5B"/>
    <w:rsid w:val="00AE43CB"/>
    <w:rsid w:val="00AF3E06"/>
    <w:rsid w:val="00B31CC3"/>
    <w:rsid w:val="00B33438"/>
    <w:rsid w:val="00B54886"/>
    <w:rsid w:val="00BA3850"/>
    <w:rsid w:val="00BC0519"/>
    <w:rsid w:val="00BC4C14"/>
    <w:rsid w:val="00BD3EE3"/>
    <w:rsid w:val="00BE5059"/>
    <w:rsid w:val="00C1653F"/>
    <w:rsid w:val="00C25E9A"/>
    <w:rsid w:val="00C53A99"/>
    <w:rsid w:val="00C60F8D"/>
    <w:rsid w:val="00C7218B"/>
    <w:rsid w:val="00C72A00"/>
    <w:rsid w:val="00C908C8"/>
    <w:rsid w:val="00CA7199"/>
    <w:rsid w:val="00CC1DF7"/>
    <w:rsid w:val="00CE1BEE"/>
    <w:rsid w:val="00D00358"/>
    <w:rsid w:val="00D028F5"/>
    <w:rsid w:val="00D35F07"/>
    <w:rsid w:val="00D36966"/>
    <w:rsid w:val="00D40FA0"/>
    <w:rsid w:val="00DB2D6C"/>
    <w:rsid w:val="00DD1062"/>
    <w:rsid w:val="00E073DA"/>
    <w:rsid w:val="00E14343"/>
    <w:rsid w:val="00E209C6"/>
    <w:rsid w:val="00E305AA"/>
    <w:rsid w:val="00E333BA"/>
    <w:rsid w:val="00E427B0"/>
    <w:rsid w:val="00E51601"/>
    <w:rsid w:val="00E53FAE"/>
    <w:rsid w:val="00E600CE"/>
    <w:rsid w:val="00EA1955"/>
    <w:rsid w:val="00EB0048"/>
    <w:rsid w:val="00F2357C"/>
    <w:rsid w:val="00F744FF"/>
    <w:rsid w:val="00F8052E"/>
    <w:rsid w:val="00FC369C"/>
    <w:rsid w:val="00FE744F"/>
    <w:rsid w:val="00FF68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9B4D48B0-1966-42C7-A51E-4B185974A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43B9F"/>
    <w:pPr>
      <w:spacing w:after="0" w:line="240" w:lineRule="auto"/>
    </w:pPr>
    <w:rPr>
      <w:rFonts w:ascii="Calibri" w:hAnsi="Calibri" w:cs="Calibri"/>
    </w:rPr>
  </w:style>
  <w:style w:type="paragraph" w:styleId="Kop1">
    <w:name w:val="heading 1"/>
    <w:basedOn w:val="Standaard"/>
    <w:next w:val="Standaard"/>
    <w:link w:val="Kop1Char"/>
    <w:uiPriority w:val="9"/>
    <w:qFormat/>
    <w:rsid w:val="00B31CC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B31CC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E1ABE"/>
    <w:pPr>
      <w:ind w:left="720"/>
      <w:contextualSpacing/>
    </w:pPr>
  </w:style>
  <w:style w:type="paragraph" w:customStyle="1" w:styleId="Default">
    <w:name w:val="Default"/>
    <w:rsid w:val="00292804"/>
    <w:pPr>
      <w:autoSpaceDE w:val="0"/>
      <w:autoSpaceDN w:val="0"/>
      <w:adjustRightInd w:val="0"/>
      <w:spacing w:after="0" w:line="240" w:lineRule="auto"/>
    </w:pPr>
    <w:rPr>
      <w:rFonts w:ascii="Calibri" w:hAnsi="Calibri" w:cs="Calibri"/>
      <w:color w:val="000000"/>
      <w:sz w:val="24"/>
      <w:szCs w:val="24"/>
    </w:rPr>
  </w:style>
  <w:style w:type="character" w:styleId="Intensievebenadrukking">
    <w:name w:val="Intense Emphasis"/>
    <w:basedOn w:val="Standaardalinea-lettertype"/>
    <w:uiPriority w:val="21"/>
    <w:qFormat/>
    <w:rsid w:val="003E69F6"/>
    <w:rPr>
      <w:i/>
      <w:iCs/>
      <w:color w:val="5B9BD5" w:themeColor="accent1"/>
    </w:rPr>
  </w:style>
  <w:style w:type="table" w:styleId="Tabelraster">
    <w:name w:val="Table Grid"/>
    <w:basedOn w:val="Standaardtabel"/>
    <w:uiPriority w:val="39"/>
    <w:rsid w:val="00BD3E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B31CC3"/>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B31CC3"/>
    <w:rPr>
      <w:rFonts w:asciiTheme="majorHAnsi" w:eastAsiaTheme="majorEastAsia" w:hAnsiTheme="majorHAnsi" w:cstheme="majorBidi"/>
      <w:color w:val="2E74B5" w:themeColor="accent1" w:themeShade="BF"/>
      <w:sz w:val="26"/>
      <w:szCs w:val="26"/>
    </w:rPr>
  </w:style>
  <w:style w:type="paragraph" w:styleId="Ballontekst">
    <w:name w:val="Balloon Text"/>
    <w:basedOn w:val="Standaard"/>
    <w:link w:val="BallontekstChar"/>
    <w:uiPriority w:val="99"/>
    <w:semiHidden/>
    <w:unhideWhenUsed/>
    <w:rsid w:val="00B31CC3"/>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31CC3"/>
    <w:rPr>
      <w:rFonts w:ascii="Segoe UI" w:hAnsi="Segoe UI" w:cs="Segoe UI"/>
      <w:sz w:val="18"/>
      <w:szCs w:val="18"/>
    </w:rPr>
  </w:style>
  <w:style w:type="character" w:styleId="Verwijzingopmerking">
    <w:name w:val="annotation reference"/>
    <w:basedOn w:val="Standaardalinea-lettertype"/>
    <w:uiPriority w:val="99"/>
    <w:semiHidden/>
    <w:unhideWhenUsed/>
    <w:rsid w:val="00B31CC3"/>
    <w:rPr>
      <w:sz w:val="16"/>
      <w:szCs w:val="16"/>
    </w:rPr>
  </w:style>
  <w:style w:type="paragraph" w:styleId="Tekstopmerking">
    <w:name w:val="annotation text"/>
    <w:basedOn w:val="Standaard"/>
    <w:link w:val="TekstopmerkingChar"/>
    <w:uiPriority w:val="99"/>
    <w:semiHidden/>
    <w:unhideWhenUsed/>
    <w:rsid w:val="00B31CC3"/>
    <w:rPr>
      <w:sz w:val="20"/>
      <w:szCs w:val="20"/>
    </w:rPr>
  </w:style>
  <w:style w:type="character" w:customStyle="1" w:styleId="TekstopmerkingChar">
    <w:name w:val="Tekst opmerking Char"/>
    <w:basedOn w:val="Standaardalinea-lettertype"/>
    <w:link w:val="Tekstopmerking"/>
    <w:uiPriority w:val="99"/>
    <w:semiHidden/>
    <w:rsid w:val="00B31CC3"/>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B31CC3"/>
    <w:rPr>
      <w:b/>
      <w:bCs/>
    </w:rPr>
  </w:style>
  <w:style w:type="character" w:customStyle="1" w:styleId="OnderwerpvanopmerkingChar">
    <w:name w:val="Onderwerp van opmerking Char"/>
    <w:basedOn w:val="TekstopmerkingChar"/>
    <w:link w:val="Onderwerpvanopmerking"/>
    <w:uiPriority w:val="99"/>
    <w:semiHidden/>
    <w:rsid w:val="00B31CC3"/>
    <w:rPr>
      <w:rFonts w:ascii="Calibri" w:hAnsi="Calibri" w:cs="Calibri"/>
      <w:b/>
      <w:bCs/>
      <w:sz w:val="20"/>
      <w:szCs w:val="20"/>
    </w:rPr>
  </w:style>
  <w:style w:type="paragraph" w:styleId="Kopvaninhoudsopgave">
    <w:name w:val="TOC Heading"/>
    <w:basedOn w:val="Kop1"/>
    <w:next w:val="Standaard"/>
    <w:uiPriority w:val="39"/>
    <w:unhideWhenUsed/>
    <w:qFormat/>
    <w:rsid w:val="00152BDA"/>
    <w:pPr>
      <w:spacing w:line="259" w:lineRule="auto"/>
      <w:outlineLvl w:val="9"/>
    </w:pPr>
    <w:rPr>
      <w:lang w:eastAsia="nl-NL"/>
    </w:rPr>
  </w:style>
  <w:style w:type="paragraph" w:styleId="Inhopg1">
    <w:name w:val="toc 1"/>
    <w:basedOn w:val="Standaard"/>
    <w:next w:val="Standaard"/>
    <w:autoRedefine/>
    <w:uiPriority w:val="39"/>
    <w:unhideWhenUsed/>
    <w:rsid w:val="00152BDA"/>
    <w:pPr>
      <w:spacing w:after="100"/>
    </w:pPr>
  </w:style>
  <w:style w:type="paragraph" w:styleId="Inhopg2">
    <w:name w:val="toc 2"/>
    <w:basedOn w:val="Standaard"/>
    <w:next w:val="Standaard"/>
    <w:autoRedefine/>
    <w:uiPriority w:val="39"/>
    <w:unhideWhenUsed/>
    <w:rsid w:val="00152BDA"/>
    <w:pPr>
      <w:spacing w:after="100"/>
      <w:ind w:left="220"/>
    </w:pPr>
  </w:style>
  <w:style w:type="character" w:styleId="Hyperlink">
    <w:name w:val="Hyperlink"/>
    <w:basedOn w:val="Standaardalinea-lettertype"/>
    <w:uiPriority w:val="99"/>
    <w:unhideWhenUsed/>
    <w:rsid w:val="00152BDA"/>
    <w:rPr>
      <w:color w:val="0563C1" w:themeColor="hyperlink"/>
      <w:u w:val="single"/>
    </w:rPr>
  </w:style>
  <w:style w:type="paragraph" w:styleId="Revisie">
    <w:name w:val="Revision"/>
    <w:hidden/>
    <w:uiPriority w:val="99"/>
    <w:semiHidden/>
    <w:rsid w:val="00C908C8"/>
    <w:pPr>
      <w:spacing w:after="0" w:line="240" w:lineRule="auto"/>
    </w:pPr>
    <w:rPr>
      <w:rFonts w:ascii="Calibri" w:hAnsi="Calibri" w:cs="Calibri"/>
    </w:rPr>
  </w:style>
  <w:style w:type="paragraph" w:styleId="Koptekst">
    <w:name w:val="header"/>
    <w:basedOn w:val="Standaard"/>
    <w:link w:val="KoptekstChar"/>
    <w:uiPriority w:val="99"/>
    <w:unhideWhenUsed/>
    <w:rsid w:val="002A0AD2"/>
    <w:pPr>
      <w:tabs>
        <w:tab w:val="center" w:pos="4536"/>
        <w:tab w:val="right" w:pos="9072"/>
      </w:tabs>
    </w:pPr>
  </w:style>
  <w:style w:type="character" w:customStyle="1" w:styleId="KoptekstChar">
    <w:name w:val="Koptekst Char"/>
    <w:basedOn w:val="Standaardalinea-lettertype"/>
    <w:link w:val="Koptekst"/>
    <w:uiPriority w:val="99"/>
    <w:rsid w:val="002A0AD2"/>
    <w:rPr>
      <w:rFonts w:ascii="Calibri" w:hAnsi="Calibri" w:cs="Calibri"/>
    </w:rPr>
  </w:style>
  <w:style w:type="paragraph" w:styleId="Voettekst">
    <w:name w:val="footer"/>
    <w:basedOn w:val="Standaard"/>
    <w:link w:val="VoettekstChar"/>
    <w:uiPriority w:val="99"/>
    <w:unhideWhenUsed/>
    <w:rsid w:val="002A0AD2"/>
    <w:pPr>
      <w:tabs>
        <w:tab w:val="center" w:pos="4536"/>
        <w:tab w:val="right" w:pos="9072"/>
      </w:tabs>
    </w:pPr>
  </w:style>
  <w:style w:type="character" w:customStyle="1" w:styleId="VoettekstChar">
    <w:name w:val="Voettekst Char"/>
    <w:basedOn w:val="Standaardalinea-lettertype"/>
    <w:link w:val="Voettekst"/>
    <w:uiPriority w:val="99"/>
    <w:rsid w:val="002A0AD2"/>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155794">
      <w:bodyDiv w:val="1"/>
      <w:marLeft w:val="0"/>
      <w:marRight w:val="0"/>
      <w:marTop w:val="0"/>
      <w:marBottom w:val="0"/>
      <w:divBdr>
        <w:top w:val="none" w:sz="0" w:space="0" w:color="auto"/>
        <w:left w:val="none" w:sz="0" w:space="0" w:color="auto"/>
        <w:bottom w:val="none" w:sz="0" w:space="0" w:color="auto"/>
        <w:right w:val="none" w:sz="0" w:space="0" w:color="auto"/>
      </w:divBdr>
    </w:div>
    <w:div w:id="138270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C53EE-4B1E-4A70-BB8B-0C70038BC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F393F72F.dotm</Template>
  <TotalTime>0</TotalTime>
  <Pages>8</Pages>
  <Words>1716</Words>
  <Characters>9439</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11133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Antoinette van</dc:creator>
  <cp:keywords/>
  <dc:description/>
  <cp:lastModifiedBy>Lammers, Paul</cp:lastModifiedBy>
  <cp:revision>3</cp:revision>
  <dcterms:created xsi:type="dcterms:W3CDTF">2021-04-19T18:57:00Z</dcterms:created>
  <dcterms:modified xsi:type="dcterms:W3CDTF">2021-04-19T18:59:00Z</dcterms:modified>
</cp:coreProperties>
</file>